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ADF69" w14:textId="52D5FFAC" w:rsidR="00E91D0C" w:rsidRPr="00967CFB" w:rsidRDefault="00E91D0C" w:rsidP="00E91D0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785B2E" w:rsidRPr="00D506D0">
        <w:rPr>
          <w:rFonts w:ascii="Arial" w:hAnsi="Arial" w:cs="Arial"/>
          <w:b/>
          <w:bCs/>
          <w:sz w:val="28"/>
        </w:rPr>
        <w:t>230</w:t>
      </w:r>
      <w:r w:rsidR="00785B2E">
        <w:rPr>
          <w:rFonts w:ascii="Arial" w:hAnsi="Arial" w:cs="Arial"/>
          <w:b/>
          <w:bCs/>
          <w:sz w:val="28"/>
        </w:rPr>
        <w:t>6905</w:t>
      </w:r>
    </w:p>
    <w:p w14:paraId="59EB22FD" w14:textId="73B9BBBF" w:rsidR="00397297" w:rsidRPr="009513AC" w:rsidRDefault="00E91D0C" w:rsidP="00E91D0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559E39E" w14:textId="77777777" w:rsidR="00E25E5E" w:rsidRDefault="00E25E5E" w:rsidP="00BF20D3">
      <w:pPr>
        <w:pStyle w:val="CRCoverPage"/>
        <w:rPr>
          <w:rFonts w:cs="Arial"/>
          <w:b/>
          <w:bCs/>
          <w:sz w:val="24"/>
          <w:lang w:val="en-US"/>
        </w:rPr>
      </w:pPr>
    </w:p>
    <w:p w14:paraId="51CB701F" w14:textId="59E29ACF" w:rsidR="00B34FDC" w:rsidRPr="003D51BA" w:rsidRDefault="00B34FDC" w:rsidP="00BF20D3">
      <w:pPr>
        <w:pStyle w:val="CRCoverPage"/>
        <w:rPr>
          <w:rFonts w:cs="Arial"/>
          <w:b/>
          <w:bCs/>
          <w:sz w:val="24"/>
          <w:lang w:val="en-US"/>
        </w:rPr>
      </w:pPr>
      <w:r w:rsidRPr="003D51BA">
        <w:rPr>
          <w:rFonts w:cs="Arial"/>
          <w:b/>
          <w:bCs/>
          <w:sz w:val="24"/>
          <w:lang w:val="en-US"/>
        </w:rPr>
        <w:t>Agenda Item</w:t>
      </w:r>
      <w:r w:rsidR="005D191B" w:rsidRPr="003D51BA">
        <w:rPr>
          <w:rFonts w:cs="Arial"/>
          <w:b/>
          <w:bCs/>
          <w:sz w:val="24"/>
          <w:lang w:val="en-US"/>
        </w:rPr>
        <w:t xml:space="preserve">: </w:t>
      </w:r>
      <w:r w:rsidR="005D191B" w:rsidRPr="003D51BA">
        <w:rPr>
          <w:rFonts w:cs="Arial"/>
          <w:b/>
          <w:bCs/>
          <w:sz w:val="24"/>
          <w:lang w:val="en-US"/>
        </w:rPr>
        <w:tab/>
      </w:r>
      <w:r w:rsidR="002C042B">
        <w:rPr>
          <w:rFonts w:cs="Arial"/>
          <w:sz w:val="24"/>
          <w:lang w:val="en-US"/>
        </w:rPr>
        <w:t>9.2.4.2</w:t>
      </w:r>
    </w:p>
    <w:p w14:paraId="05C49232" w14:textId="0060CF4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B24557">
        <w:rPr>
          <w:rFonts w:cs="Arial"/>
          <w:sz w:val="24"/>
          <w:lang w:val="en-US"/>
        </w:rPr>
        <w:t xml:space="preserve"> </w:t>
      </w:r>
    </w:p>
    <w:p w14:paraId="03DCA5BD" w14:textId="77777777" w:rsidR="00D06A30" w:rsidRDefault="005D191B" w:rsidP="00BF20D3">
      <w:pPr>
        <w:pStyle w:val="CRCoverPage"/>
        <w:rPr>
          <w:rFonts w:cs="Arial"/>
          <w:sz w:val="24"/>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D06A30" w:rsidRPr="00D06A30">
        <w:rPr>
          <w:rFonts w:cs="Arial"/>
          <w:sz w:val="24"/>
          <w:lang w:val="en-US"/>
        </w:rPr>
        <w:t>Remaining issues on</w:t>
      </w:r>
      <w:r w:rsidR="00F80A33" w:rsidRPr="00D06A30">
        <w:rPr>
          <w:rFonts w:cs="Arial"/>
          <w:sz w:val="24"/>
          <w:lang w:val="en-US"/>
        </w:rPr>
        <w:t xml:space="preserve"> AI/ML for positioning accuracy enhancement</w:t>
      </w:r>
      <w:r w:rsidR="00656329" w:rsidRPr="00656329">
        <w:rPr>
          <w:rFonts w:cs="Arial"/>
          <w:sz w:val="24"/>
        </w:rPr>
        <w:t xml:space="preserve"> </w:t>
      </w:r>
    </w:p>
    <w:p w14:paraId="0D5601C5" w14:textId="563D2C63"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60E45074" w14:textId="0CE46476" w:rsidR="009956FB" w:rsidRPr="00ED7921" w:rsidRDefault="00BA0964">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noProof/>
          <w:sz w:val="36"/>
          <w:szCs w:val="20"/>
        </w:rPr>
      </w:pPr>
      <w:r>
        <w:rPr>
          <w:rFonts w:eastAsia="Arial"/>
          <w:b w:val="0"/>
          <w:bCs w:val="0"/>
          <w:noProof/>
          <w:kern w:val="0"/>
          <w:sz w:val="36"/>
          <w:szCs w:val="20"/>
        </w:rPr>
        <w:t>In</w:t>
      </w:r>
      <w:r w:rsidR="00933A82" w:rsidRPr="00ED7921">
        <w:rPr>
          <w:rFonts w:eastAsia="Arial"/>
          <w:b w:val="0"/>
          <w:bCs w:val="0"/>
          <w:noProof/>
          <w:kern w:val="0"/>
          <w:sz w:val="36"/>
          <w:szCs w:val="20"/>
        </w:rPr>
        <w:t>troduction</w:t>
      </w:r>
    </w:p>
    <w:p w14:paraId="339EA705" w14:textId="2B329A38" w:rsidR="00902BC4" w:rsidRPr="00A56467" w:rsidRDefault="002A7C8C" w:rsidP="001E51FE">
      <w:pPr>
        <w:pStyle w:val="3GPPText"/>
        <w:rPr>
          <w:rFonts w:ascii="Arial" w:hAnsi="Arial" w:cs="Arial"/>
          <w:sz w:val="20"/>
          <w:lang w:val="en-GB"/>
        </w:rPr>
      </w:pPr>
      <w:r w:rsidRPr="00A56467">
        <w:rPr>
          <w:rFonts w:ascii="Arial" w:hAnsi="Arial" w:cs="Arial"/>
          <w:sz w:val="20"/>
          <w:lang w:val="en-GB"/>
        </w:rPr>
        <w:t xml:space="preserve">A new study item on </w:t>
      </w:r>
      <w:r w:rsidR="00703D25" w:rsidRPr="00A56467">
        <w:rPr>
          <w:rFonts w:ascii="Arial" w:hAnsi="Arial" w:cs="Arial"/>
          <w:sz w:val="20"/>
          <w:lang w:val="en-GB"/>
        </w:rPr>
        <w:t xml:space="preserve">Study on Artificial Intelligence (AI)/Machine Learning (ML) for NR Air Interface </w:t>
      </w:r>
      <w:r w:rsidR="00164D44" w:rsidRPr="00A56467">
        <w:rPr>
          <w:rFonts w:ascii="Arial" w:hAnsi="Arial" w:cs="Arial"/>
          <w:sz w:val="20"/>
          <w:lang w:val="en-GB"/>
        </w:rPr>
        <w:t xml:space="preserve">was approved in </w:t>
      </w:r>
      <w:r w:rsidR="00397297" w:rsidRPr="00A56467">
        <w:rPr>
          <w:rFonts w:ascii="Arial" w:hAnsi="Arial" w:cs="Arial"/>
          <w:sz w:val="20"/>
          <w:lang w:val="en-GB"/>
        </w:rPr>
        <w:t>RAN</w:t>
      </w:r>
      <w:r w:rsidR="00B27460" w:rsidRPr="00A56467">
        <w:rPr>
          <w:rFonts w:ascii="Arial" w:hAnsi="Arial" w:cs="Arial"/>
          <w:sz w:val="20"/>
          <w:lang w:val="en-GB"/>
        </w:rPr>
        <w:t>P</w:t>
      </w:r>
      <w:r w:rsidR="00397297" w:rsidRPr="00A56467">
        <w:rPr>
          <w:rFonts w:ascii="Arial" w:hAnsi="Arial" w:cs="Arial"/>
          <w:sz w:val="20"/>
          <w:lang w:val="en-GB"/>
        </w:rPr>
        <w:t>#</w:t>
      </w:r>
      <w:r w:rsidR="00B27460" w:rsidRPr="00A56467">
        <w:rPr>
          <w:rFonts w:ascii="Arial" w:hAnsi="Arial" w:cs="Arial"/>
          <w:sz w:val="20"/>
          <w:lang w:val="en-GB"/>
        </w:rPr>
        <w:t>94e</w:t>
      </w:r>
      <w:r w:rsidR="00397297" w:rsidRPr="00A56467">
        <w:rPr>
          <w:rFonts w:ascii="Arial" w:hAnsi="Arial" w:cs="Arial"/>
          <w:sz w:val="20"/>
          <w:lang w:val="en-GB"/>
        </w:rPr>
        <w:t xml:space="preserve"> </w:t>
      </w:r>
      <w:r w:rsidR="00397297" w:rsidRPr="00A56467">
        <w:rPr>
          <w:rFonts w:ascii="Arial" w:hAnsi="Arial" w:cs="Arial"/>
          <w:sz w:val="20"/>
          <w:lang w:val="en-GB"/>
        </w:rPr>
        <w:fldChar w:fldCharType="begin"/>
      </w:r>
      <w:r w:rsidR="00397297" w:rsidRPr="00A56467">
        <w:rPr>
          <w:rFonts w:ascii="Arial" w:hAnsi="Arial" w:cs="Arial"/>
          <w:sz w:val="20"/>
          <w:lang w:val="en-GB"/>
        </w:rPr>
        <w:instrText xml:space="preserve"> REF _Ref100320852 \r \h </w:instrText>
      </w:r>
      <w:r w:rsidR="00CA7AA8">
        <w:rPr>
          <w:rFonts w:ascii="Arial" w:hAnsi="Arial" w:cs="Arial"/>
          <w:sz w:val="20"/>
          <w:lang w:val="en-GB"/>
        </w:rPr>
        <w:instrText xml:space="preserve"> \* MERGEFORMAT </w:instrText>
      </w:r>
      <w:r w:rsidR="00397297" w:rsidRPr="00A56467">
        <w:rPr>
          <w:rFonts w:ascii="Arial" w:hAnsi="Arial" w:cs="Arial"/>
          <w:sz w:val="20"/>
          <w:lang w:val="en-GB"/>
        </w:rPr>
      </w:r>
      <w:r w:rsidR="00397297" w:rsidRPr="00A56467">
        <w:rPr>
          <w:rFonts w:ascii="Arial" w:hAnsi="Arial" w:cs="Arial"/>
          <w:sz w:val="20"/>
          <w:lang w:val="en-GB"/>
        </w:rPr>
        <w:fldChar w:fldCharType="separate"/>
      </w:r>
      <w:r w:rsidR="009B6664" w:rsidRPr="00A56467">
        <w:rPr>
          <w:rFonts w:ascii="Arial" w:hAnsi="Arial" w:cs="Arial"/>
          <w:sz w:val="20"/>
          <w:lang w:val="en-GB"/>
        </w:rPr>
        <w:t>[1]</w:t>
      </w:r>
      <w:r w:rsidR="00397297" w:rsidRPr="00A56467">
        <w:rPr>
          <w:rFonts w:ascii="Arial" w:hAnsi="Arial" w:cs="Arial"/>
          <w:sz w:val="20"/>
          <w:lang w:val="en-GB"/>
        </w:rPr>
        <w:fldChar w:fldCharType="end"/>
      </w:r>
      <w:r w:rsidR="0057077A" w:rsidRPr="00A56467">
        <w:rPr>
          <w:rFonts w:ascii="Arial" w:hAnsi="Arial" w:cs="Arial"/>
          <w:sz w:val="20"/>
          <w:lang w:val="en-GB"/>
        </w:rPr>
        <w:t>.</w:t>
      </w:r>
      <w:r w:rsidR="00397297" w:rsidRPr="00A56467">
        <w:rPr>
          <w:rFonts w:ascii="Arial" w:hAnsi="Arial" w:cs="Arial"/>
          <w:sz w:val="20"/>
          <w:lang w:val="en-GB"/>
        </w:rPr>
        <w:t xml:space="preserve"> </w:t>
      </w:r>
      <w:r w:rsidR="00050686" w:rsidRPr="00A56467">
        <w:rPr>
          <w:rFonts w:ascii="Arial" w:hAnsi="Arial" w:cs="Arial"/>
          <w:sz w:val="20"/>
          <w:lang w:val="en-GB"/>
        </w:rPr>
        <w:t>In RAN1#11</w:t>
      </w:r>
      <w:r w:rsidR="00E75727" w:rsidRPr="00A56467">
        <w:rPr>
          <w:rFonts w:ascii="Arial" w:hAnsi="Arial" w:cs="Arial"/>
          <w:sz w:val="20"/>
          <w:lang w:val="en-GB"/>
        </w:rPr>
        <w:t>3</w:t>
      </w:r>
      <w:r w:rsidR="00050686" w:rsidRPr="00A56467">
        <w:rPr>
          <w:rFonts w:ascii="Arial" w:hAnsi="Arial" w:cs="Arial"/>
          <w:sz w:val="20"/>
          <w:lang w:val="en-GB"/>
        </w:rPr>
        <w:t xml:space="preserve"> meeting, the following agreements </w:t>
      </w:r>
      <w:r w:rsidR="004C6D11" w:rsidRPr="00A56467">
        <w:rPr>
          <w:rFonts w:ascii="Arial" w:hAnsi="Arial" w:cs="Arial"/>
          <w:sz w:val="20"/>
          <w:lang w:val="en-GB"/>
        </w:rPr>
        <w:t xml:space="preserve">were made </w:t>
      </w:r>
      <w:r w:rsidR="0076235E" w:rsidRPr="00A56467">
        <w:rPr>
          <w:rFonts w:ascii="Arial" w:hAnsi="Arial" w:cs="Arial"/>
          <w:sz w:val="20"/>
          <w:lang w:val="en-GB"/>
        </w:rPr>
        <w:fldChar w:fldCharType="begin"/>
      </w:r>
      <w:r w:rsidR="0076235E" w:rsidRPr="00A56467">
        <w:rPr>
          <w:rFonts w:ascii="Arial" w:hAnsi="Arial" w:cs="Arial"/>
          <w:sz w:val="20"/>
          <w:lang w:val="en-GB"/>
        </w:rPr>
        <w:instrText xml:space="preserve"> REF _Ref131512007 \r \h </w:instrText>
      </w:r>
      <w:r w:rsidR="00CA7AA8">
        <w:rPr>
          <w:rFonts w:ascii="Arial" w:hAnsi="Arial" w:cs="Arial"/>
          <w:sz w:val="20"/>
          <w:lang w:val="en-GB"/>
        </w:rPr>
        <w:instrText xml:space="preserve"> \* MERGEFORMAT </w:instrText>
      </w:r>
      <w:r w:rsidR="0076235E" w:rsidRPr="00A56467">
        <w:rPr>
          <w:rFonts w:ascii="Arial" w:hAnsi="Arial" w:cs="Arial"/>
          <w:sz w:val="20"/>
          <w:lang w:val="en-GB"/>
        </w:rPr>
      </w:r>
      <w:r w:rsidR="0076235E" w:rsidRPr="00A56467">
        <w:rPr>
          <w:rFonts w:ascii="Arial" w:hAnsi="Arial" w:cs="Arial"/>
          <w:sz w:val="20"/>
          <w:lang w:val="en-GB"/>
        </w:rPr>
        <w:fldChar w:fldCharType="separate"/>
      </w:r>
      <w:r w:rsidR="009B6664" w:rsidRPr="00A56467">
        <w:rPr>
          <w:rFonts w:ascii="Arial" w:hAnsi="Arial" w:cs="Arial"/>
          <w:sz w:val="20"/>
          <w:lang w:val="en-GB"/>
        </w:rPr>
        <w:t>[2]</w:t>
      </w:r>
      <w:r w:rsidR="0076235E" w:rsidRPr="00A56467">
        <w:rPr>
          <w:rFonts w:ascii="Arial" w:hAnsi="Arial" w:cs="Arial"/>
          <w:sz w:val="20"/>
          <w:lang w:val="en-GB"/>
        </w:rPr>
        <w:fldChar w:fldCharType="end"/>
      </w:r>
      <w:r w:rsidR="0076235E" w:rsidRPr="00A56467">
        <w:rPr>
          <w:rFonts w:ascii="Arial" w:hAnsi="Arial" w:cs="Arial"/>
          <w:sz w:val="20"/>
          <w:lang w:val="en-GB"/>
        </w:rPr>
        <w:t>:</w:t>
      </w:r>
    </w:p>
    <w:tbl>
      <w:tblPr>
        <w:tblStyle w:val="TableGrid"/>
        <w:tblW w:w="0" w:type="auto"/>
        <w:tblLook w:val="04A0" w:firstRow="1" w:lastRow="0" w:firstColumn="1" w:lastColumn="0" w:noHBand="0" w:noVBand="1"/>
      </w:tblPr>
      <w:tblGrid>
        <w:gridCol w:w="9631"/>
      </w:tblGrid>
      <w:tr w:rsidR="00BB2CFB" w14:paraId="7443BF22" w14:textId="77777777" w:rsidTr="00BB2CFB">
        <w:tc>
          <w:tcPr>
            <w:tcW w:w="9631" w:type="dxa"/>
          </w:tcPr>
          <w:p w14:paraId="2926D586" w14:textId="77777777" w:rsidR="008C0A1B" w:rsidRDefault="008C0A1B" w:rsidP="008C0A1B">
            <w:pPr>
              <w:ind w:left="1440" w:hanging="1440"/>
              <w:rPr>
                <w:rFonts w:eastAsia="DengXian"/>
                <w:lang w:eastAsia="zh-CN"/>
              </w:rPr>
            </w:pPr>
            <w:r>
              <w:rPr>
                <w:rFonts w:eastAsia="DengXian"/>
                <w:lang w:eastAsia="zh-CN"/>
              </w:rPr>
              <w:t>Observation</w:t>
            </w:r>
          </w:p>
          <w:p w14:paraId="51DA4B19" w14:textId="77777777" w:rsidR="008C0A1B" w:rsidRDefault="008C0A1B" w:rsidP="008C0A1B">
            <w:pPr>
              <w:rPr>
                <w:rFonts w:eastAsia="Calibri"/>
                <w:lang w:eastAsia="zh-CN"/>
              </w:rPr>
            </w:pPr>
            <w:r>
              <w:rPr>
                <w:lang w:eastAsia="zh-CN"/>
              </w:rPr>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3E7FDA9E" w14:textId="77777777" w:rsidR="008C0A1B" w:rsidRDefault="008C0A1B" w:rsidP="008C0A1B">
            <w:pPr>
              <w:pStyle w:val="ListParagraph"/>
              <w:numPr>
                <w:ilvl w:val="0"/>
                <w:numId w:val="35"/>
              </w:numPr>
              <w:spacing w:line="256" w:lineRule="auto"/>
              <w:ind w:leftChars="0"/>
              <w:rPr>
                <w:rFonts w:ascii="Times New Roman" w:hAnsi="Times New Roman"/>
                <w:szCs w:val="20"/>
              </w:rPr>
            </w:pPr>
            <w:r>
              <w:rPr>
                <w:rFonts w:ascii="Times New Roman" w:hAnsi="Times New Roman"/>
                <w:szCs w:val="20"/>
              </w:rPr>
              <w:t xml:space="preserve">Source 1 ([R1-2304475]) evaluated in </w:t>
            </w:r>
            <w:proofErr w:type="spellStart"/>
            <w:r>
              <w:rPr>
                <w:rFonts w:ascii="Times New Roman" w:hAnsi="Times New Roman"/>
                <w:szCs w:val="20"/>
              </w:rPr>
              <w:t>InF</w:t>
            </w:r>
            <w:proofErr w:type="spellEnd"/>
            <w:r>
              <w:rPr>
                <w:rFonts w:ascii="Times New Roman" w:hAnsi="Times New Roman"/>
                <w:szCs w:val="20"/>
              </w:rPr>
              <w:t xml:space="preserve">-DH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w:t>
            </w:r>
            <w:proofErr w:type="spellStart"/>
            <w:r>
              <w:rPr>
                <w:rFonts w:ascii="Times New Roman" w:hAnsi="Times New Roman"/>
                <w:szCs w:val="20"/>
              </w:rPr>
              <w:t>unlabeled</w:t>
            </w:r>
            <w:proofErr w:type="spellEnd"/>
            <w:r>
              <w:rPr>
                <w:rFonts w:ascii="Times New Roman" w:hAnsi="Times New Roman"/>
                <w:szCs w:val="20"/>
              </w:rPr>
              <w:t xml:space="preserve"> data). Note that training data weighting is used with label quality indicator.</w:t>
            </w:r>
          </w:p>
          <w:p w14:paraId="49F2C5C0" w14:textId="77777777" w:rsidR="008C0A1B" w:rsidRDefault="008C0A1B" w:rsidP="008C0A1B">
            <w:pPr>
              <w:pStyle w:val="ListParagraph"/>
              <w:numPr>
                <w:ilvl w:val="0"/>
                <w:numId w:val="35"/>
              </w:numPr>
              <w:spacing w:line="256" w:lineRule="auto"/>
              <w:ind w:leftChars="0"/>
              <w:rPr>
                <w:rFonts w:ascii="Times New Roman" w:hAnsi="Times New Roman"/>
                <w:szCs w:val="20"/>
              </w:rPr>
            </w:pPr>
            <w:r>
              <w:rPr>
                <w:rFonts w:ascii="Times New Roman" w:hAnsi="Times New Roman"/>
                <w:szCs w:val="20"/>
              </w:rPr>
              <w:t xml:space="preserve">Source 2 ([R1-2305332]) evaluated in </w:t>
            </w:r>
            <w:proofErr w:type="spellStart"/>
            <w:r>
              <w:rPr>
                <w:rFonts w:ascii="Times New Roman" w:hAnsi="Times New Roman"/>
                <w:szCs w:val="20"/>
              </w:rPr>
              <w:t>InF</w:t>
            </w:r>
            <w:proofErr w:type="spellEnd"/>
            <w:r>
              <w:rPr>
                <w:rFonts w:ascii="Times New Roman" w:hAnsi="Times New Roman"/>
                <w:szCs w:val="20"/>
              </w:rPr>
              <w:t>-DH {60%, 6, 2} and showed that the performance of direct AI/ML positioning with 1k clean labelled samples improves from 13.76m to 8.72m when considering additional 350 samples that are labelled using NR-RAT positioning method. Note that the label error is up to 3.5m.</w:t>
            </w:r>
          </w:p>
          <w:p w14:paraId="0199353D" w14:textId="77777777" w:rsidR="008C0A1B" w:rsidRDefault="008C0A1B" w:rsidP="008C0A1B">
            <w:pPr>
              <w:pStyle w:val="ListParagraph"/>
              <w:numPr>
                <w:ilvl w:val="0"/>
                <w:numId w:val="35"/>
              </w:numPr>
              <w:spacing w:line="256" w:lineRule="auto"/>
              <w:ind w:leftChars="0"/>
              <w:rPr>
                <w:rFonts w:ascii="Times New Roman" w:hAnsi="Times New Roman"/>
                <w:szCs w:val="20"/>
              </w:rPr>
            </w:pPr>
            <w:r>
              <w:rPr>
                <w:rFonts w:ascii="Times New Roman" w:hAnsi="Times New Roman"/>
                <w:szCs w:val="20"/>
              </w:rPr>
              <w:t xml:space="preserve">Source 3 ([R1-2305463]) evaluated in both </w:t>
            </w:r>
            <w:proofErr w:type="spellStart"/>
            <w:r>
              <w:rPr>
                <w:rFonts w:ascii="Times New Roman" w:hAnsi="Times New Roman"/>
                <w:szCs w:val="20"/>
              </w:rPr>
              <w:t>InF</w:t>
            </w:r>
            <w:proofErr w:type="spellEnd"/>
            <w:r>
              <w:rPr>
                <w:rFonts w:ascii="Times New Roman" w:hAnsi="Times New Roman"/>
                <w:szCs w:val="20"/>
              </w:rPr>
              <w:t xml:space="preserve">-DH {60%, 6, 2} and </w:t>
            </w:r>
            <w:proofErr w:type="spellStart"/>
            <w:r>
              <w:rPr>
                <w:rFonts w:ascii="Times New Roman" w:hAnsi="Times New Roman"/>
                <w:szCs w:val="20"/>
              </w:rPr>
              <w:t>InF</w:t>
            </w:r>
            <w:proofErr w:type="spellEnd"/>
            <w:r>
              <w:rPr>
                <w:rFonts w:ascii="Times New Roman" w:hAnsi="Times New Roman"/>
                <w:szCs w:val="20"/>
              </w:rPr>
              <w:t xml:space="preserve">-DH {40%, 2, 2} and showed performance loss when compared to all ideal label case. For example it showed in </w:t>
            </w:r>
            <w:proofErr w:type="spellStart"/>
            <w:r>
              <w:rPr>
                <w:rFonts w:ascii="Times New Roman" w:hAnsi="Times New Roman"/>
                <w:szCs w:val="20"/>
              </w:rPr>
              <w:t>InF</w:t>
            </w:r>
            <w:proofErr w:type="spellEnd"/>
            <w:r>
              <w:rPr>
                <w:rFonts w:ascii="Times New Roman" w:hAnsi="Times New Roman"/>
                <w:szCs w:val="20"/>
              </w:rPr>
              <w:t>-DH {40%, 2, 2} the accuracy degrades from 0.39m @90% (100% ideal label) to 2.10m @90% (50% ideal label and 50% label obtained by existing DL-TDOA scheme). Note that noisy label is treated the same as ideal label in training.</w:t>
            </w:r>
          </w:p>
          <w:p w14:paraId="6D9C1A82" w14:textId="77777777" w:rsidR="008C0A1B" w:rsidRDefault="008C0A1B" w:rsidP="008C0A1B">
            <w:pPr>
              <w:ind w:left="1440" w:hanging="1440"/>
              <w:rPr>
                <w:lang w:eastAsia="x-none"/>
              </w:rPr>
            </w:pPr>
          </w:p>
          <w:p w14:paraId="18B1D3A8" w14:textId="77777777" w:rsidR="008C0A1B" w:rsidRDefault="008C0A1B" w:rsidP="008C0A1B">
            <w:pPr>
              <w:ind w:left="1440" w:hanging="1440"/>
              <w:rPr>
                <w:rFonts w:eastAsia="DengXian"/>
                <w:highlight w:val="green"/>
                <w:lang w:eastAsia="zh-CN"/>
              </w:rPr>
            </w:pPr>
            <w:r>
              <w:rPr>
                <w:rFonts w:eastAsia="DengXian"/>
                <w:highlight w:val="green"/>
                <w:lang w:eastAsia="zh-CN"/>
              </w:rPr>
              <w:t>Agreement</w:t>
            </w:r>
          </w:p>
          <w:p w14:paraId="79119EBB" w14:textId="77777777" w:rsidR="008C0A1B" w:rsidRDefault="008C0A1B" w:rsidP="008C0A1B">
            <w:pPr>
              <w:rPr>
                <w:lang w:eastAsia="zh-CN"/>
              </w:rPr>
            </w:pPr>
            <w:r>
              <w:rPr>
                <w:lang w:eastAsia="zh-CN"/>
              </w:rPr>
              <w:t xml:space="preserve">Regarding ground truth label generation for AI/ML based positioning, </w:t>
            </w:r>
            <w:r>
              <w:t xml:space="preserve">the following options of entity to generate ground truth label are identified when beneficial and necessary (e.g., limited PRU availability) </w:t>
            </w:r>
          </w:p>
          <w:p w14:paraId="34036FCF" w14:textId="77777777" w:rsidR="008C0A1B" w:rsidRDefault="008C0A1B" w:rsidP="008C0A1B">
            <w:pPr>
              <w:pStyle w:val="ListParagraph"/>
              <w:numPr>
                <w:ilvl w:val="0"/>
                <w:numId w:val="36"/>
              </w:numPr>
              <w:spacing w:line="256" w:lineRule="auto"/>
              <w:ind w:leftChars="0"/>
              <w:rPr>
                <w:rFonts w:ascii="Times New Roman" w:eastAsia="SimSun" w:hAnsi="Times New Roman"/>
                <w:szCs w:val="20"/>
              </w:rPr>
            </w:pPr>
            <w:r>
              <w:rPr>
                <w:rFonts w:ascii="Times New Roman" w:eastAsia="SimSun" w:hAnsi="Times New Roman"/>
                <w:szCs w:val="20"/>
              </w:rPr>
              <w:t>UE with estimated/known location generates ground truth label and corresponding label quality indicator</w:t>
            </w:r>
          </w:p>
          <w:p w14:paraId="02E5260E" w14:textId="77777777" w:rsidR="008C0A1B" w:rsidRDefault="008C0A1B" w:rsidP="008C0A1B">
            <w:pPr>
              <w:pStyle w:val="ListParagraph"/>
              <w:numPr>
                <w:ilvl w:val="1"/>
                <w:numId w:val="36"/>
              </w:numPr>
              <w:spacing w:line="256" w:lineRule="auto"/>
              <w:ind w:leftChars="0"/>
              <w:rPr>
                <w:rFonts w:ascii="Times New Roman" w:eastAsia="SimSun" w:hAnsi="Times New Roman"/>
                <w:szCs w:val="20"/>
              </w:rPr>
            </w:pPr>
            <w:r>
              <w:rPr>
                <w:rFonts w:ascii="Times New Roman" w:eastAsia="SimSun" w:hAnsi="Times New Roman"/>
                <w:szCs w:val="20"/>
              </w:rPr>
              <w:t>based on non-NR and/or NR RAT-dependent and/or NR RAT-independent positioning methods</w:t>
            </w:r>
          </w:p>
          <w:p w14:paraId="2BF19000" w14:textId="77777777" w:rsidR="008C0A1B" w:rsidRDefault="008C0A1B" w:rsidP="008C0A1B">
            <w:pPr>
              <w:numPr>
                <w:ilvl w:val="1"/>
                <w:numId w:val="36"/>
              </w:numPr>
              <w:spacing w:line="256" w:lineRule="auto"/>
              <w:rPr>
                <w:lang w:eastAsia="zh-CN"/>
              </w:rPr>
            </w:pPr>
            <w:r>
              <w:rPr>
                <w:lang w:eastAsia="zh-CN"/>
              </w:rPr>
              <w:t>At least for UE-based positioning with UE-side model (Case 1) and UE-assisted positioning with UE-side model (Case 2a)</w:t>
            </w:r>
          </w:p>
          <w:p w14:paraId="6D2E0A38" w14:textId="77777777" w:rsidR="008C0A1B" w:rsidRDefault="008C0A1B" w:rsidP="008C0A1B">
            <w:pPr>
              <w:numPr>
                <w:ilvl w:val="0"/>
                <w:numId w:val="36"/>
              </w:numPr>
              <w:spacing w:line="256" w:lineRule="auto"/>
            </w:pPr>
            <w:r>
              <w:rPr>
                <w:lang w:eastAsia="zh-CN"/>
              </w:rPr>
              <w:t xml:space="preserve">Network entity generates ground truth label </w:t>
            </w:r>
            <w:r>
              <w:t>and corresponding label quality indicator</w:t>
            </w:r>
          </w:p>
          <w:p w14:paraId="1A4AFC5C" w14:textId="77777777" w:rsidR="008C0A1B" w:rsidRDefault="008C0A1B" w:rsidP="008C0A1B">
            <w:pPr>
              <w:numPr>
                <w:ilvl w:val="1"/>
                <w:numId w:val="36"/>
              </w:numPr>
              <w:spacing w:line="256" w:lineRule="auto"/>
              <w:rPr>
                <w:lang w:eastAsia="zh-CN"/>
              </w:rPr>
            </w:pPr>
            <w:r>
              <w:t xml:space="preserve">based on non-NR and/or NR RAT-dependent </w:t>
            </w:r>
            <w:r>
              <w:rPr>
                <w:rFonts w:ascii="Times New Roman" w:eastAsia="SimSun" w:hAnsi="Times New Roman"/>
                <w:szCs w:val="20"/>
              </w:rPr>
              <w:t>and/or NR RAT-independent</w:t>
            </w:r>
            <w:r>
              <w:t xml:space="preserve"> positioning methods</w:t>
            </w:r>
            <w:r>
              <w:rPr>
                <w:lang w:eastAsia="zh-CN"/>
              </w:rPr>
              <w:t xml:space="preserve"> </w:t>
            </w:r>
          </w:p>
          <w:p w14:paraId="49C00C32" w14:textId="77777777" w:rsidR="008C0A1B" w:rsidRDefault="008C0A1B" w:rsidP="008C0A1B">
            <w:pPr>
              <w:numPr>
                <w:ilvl w:val="1"/>
                <w:numId w:val="36"/>
              </w:numPr>
              <w:spacing w:line="256" w:lineRule="auto"/>
              <w:rPr>
                <w:lang w:eastAsia="zh-CN"/>
              </w:rPr>
            </w:pPr>
            <w:r>
              <w:rPr>
                <w:lang w:eastAsia="zh-CN"/>
              </w:rPr>
              <w:t xml:space="preserve">At least for UE-assisted/LMF-based positioning with LMF-side model (Case 2b),  </w:t>
            </w:r>
            <w:r>
              <w:t xml:space="preserve">NG-RAN node assisted positioning with </w:t>
            </w:r>
            <w:proofErr w:type="spellStart"/>
            <w:r>
              <w:t>gNB</w:t>
            </w:r>
            <w:proofErr w:type="spellEnd"/>
            <w:r>
              <w:t xml:space="preserve">-side model (Case 3a) </w:t>
            </w:r>
            <w:r>
              <w:rPr>
                <w:lang w:eastAsia="zh-CN"/>
              </w:rPr>
              <w:t>and NG-RAN node assisted positioning with LMF-side model (Case 3b)</w:t>
            </w:r>
          </w:p>
          <w:p w14:paraId="67A0AB89" w14:textId="77777777" w:rsidR="008C0A1B" w:rsidRDefault="008C0A1B" w:rsidP="008C0A1B">
            <w:pPr>
              <w:numPr>
                <w:ilvl w:val="0"/>
                <w:numId w:val="36"/>
              </w:numPr>
              <w:spacing w:line="256" w:lineRule="auto"/>
              <w:rPr>
                <w:lang w:eastAsia="zh-CN"/>
              </w:rPr>
            </w:pPr>
            <w:r>
              <w:rPr>
                <w:lang w:eastAsia="zh-CN"/>
              </w:rPr>
              <w:t>Note: user data privacy needs to be preserved</w:t>
            </w:r>
          </w:p>
          <w:p w14:paraId="19E18AA7" w14:textId="77777777" w:rsidR="008C0A1B" w:rsidRDefault="008C0A1B" w:rsidP="008C0A1B">
            <w:pPr>
              <w:ind w:left="1440" w:hanging="1440"/>
              <w:rPr>
                <w:lang w:eastAsia="x-none"/>
              </w:rPr>
            </w:pPr>
          </w:p>
          <w:p w14:paraId="7C90E103" w14:textId="77777777" w:rsidR="008C0A1B" w:rsidRDefault="008C0A1B" w:rsidP="008C0A1B">
            <w:pPr>
              <w:rPr>
                <w:rFonts w:eastAsia="DengXian"/>
                <w:highlight w:val="green"/>
                <w:lang w:eastAsia="zh-CN"/>
              </w:rPr>
            </w:pPr>
            <w:r>
              <w:rPr>
                <w:rFonts w:eastAsia="DengXian"/>
                <w:highlight w:val="green"/>
                <w:lang w:eastAsia="zh-CN"/>
              </w:rPr>
              <w:t>Agreement</w:t>
            </w:r>
          </w:p>
          <w:p w14:paraId="5D1520B5" w14:textId="77777777" w:rsidR="008C0A1B" w:rsidRDefault="008C0A1B" w:rsidP="008C0A1B">
            <w:pPr>
              <w:rPr>
                <w:rFonts w:ascii="DengXian" w:hAnsi="DengXian" w:cs="DengXian"/>
                <w:lang w:eastAsia="zh-CN"/>
              </w:rPr>
            </w:pPr>
            <w:r>
              <w:t>For assisted AI/ML positioning with UE-assisted (Case 2a) and NG-RAN node assisted positioning (Case 3a), at least the following types of model inference output are identified as candidates</w:t>
            </w:r>
            <w:r>
              <w:rPr>
                <w:rFonts w:ascii="DengXian" w:hAnsi="DengXian" w:cs="DengXian" w:hint="eastAsia"/>
                <w:lang w:eastAsia="zh-CN"/>
              </w:rPr>
              <w:t xml:space="preserve"> providing performance benefits</w:t>
            </w:r>
          </w:p>
          <w:p w14:paraId="0E9499E5" w14:textId="77777777" w:rsidR="008C0A1B" w:rsidRDefault="008C0A1B" w:rsidP="008C0A1B">
            <w:pPr>
              <w:pStyle w:val="ListParagraph"/>
              <w:numPr>
                <w:ilvl w:val="0"/>
                <w:numId w:val="36"/>
              </w:numPr>
              <w:spacing w:line="256" w:lineRule="auto"/>
              <w:ind w:leftChars="0"/>
              <w:rPr>
                <w:rFonts w:ascii="Times New Roman" w:hAnsi="Times New Roman"/>
                <w:szCs w:val="20"/>
                <w:lang w:eastAsia="zh-CN"/>
              </w:rPr>
            </w:pPr>
            <w:r>
              <w:rPr>
                <w:rFonts w:ascii="Times New Roman" w:hAnsi="Times New Roman"/>
                <w:szCs w:val="20"/>
                <w:lang w:eastAsia="zh-CN"/>
              </w:rPr>
              <w:t>Timing estimation</w:t>
            </w:r>
          </w:p>
          <w:p w14:paraId="75E0AD5F" w14:textId="77777777" w:rsidR="008C0A1B" w:rsidRDefault="008C0A1B" w:rsidP="008C0A1B">
            <w:pPr>
              <w:pStyle w:val="ListParagraph"/>
              <w:numPr>
                <w:ilvl w:val="1"/>
                <w:numId w:val="36"/>
              </w:numPr>
              <w:spacing w:line="256" w:lineRule="auto"/>
              <w:ind w:leftChars="0"/>
              <w:rPr>
                <w:rFonts w:ascii="DengXian" w:hAnsi="DengXian" w:cs="DengXian"/>
                <w:szCs w:val="20"/>
                <w:lang w:eastAsia="zh-CN"/>
              </w:rPr>
            </w:pPr>
            <w:r>
              <w:rPr>
                <w:rFonts w:ascii="Times New Roman" w:hAnsi="Times New Roman"/>
                <w:szCs w:val="20"/>
                <w:lang w:eastAsia="zh-CN"/>
              </w:rPr>
              <w:t>FFS potential specification impact including details of report to LMF, e.g., time difference relative to a reference time, soft information report</w:t>
            </w:r>
          </w:p>
          <w:p w14:paraId="476804C8" w14:textId="77777777" w:rsidR="008C0A1B" w:rsidRDefault="008C0A1B" w:rsidP="008C0A1B">
            <w:pPr>
              <w:pStyle w:val="ListParagraph"/>
              <w:numPr>
                <w:ilvl w:val="1"/>
                <w:numId w:val="36"/>
              </w:numPr>
              <w:spacing w:line="256" w:lineRule="auto"/>
              <w:ind w:leftChars="0"/>
              <w:rPr>
                <w:rFonts w:ascii="DengXian" w:hAnsi="DengXian" w:cs="DengXian"/>
                <w:szCs w:val="20"/>
                <w:lang w:eastAsia="zh-CN"/>
              </w:rPr>
            </w:pPr>
            <w:r>
              <w:rPr>
                <w:rFonts w:ascii="Times New Roman" w:hAnsi="Times New Roman"/>
                <w:szCs w:val="20"/>
                <w:lang w:eastAsia="zh-CN"/>
              </w:rPr>
              <w:lastRenderedPageBreak/>
              <w:t>FFS applicability for DL-TDOA, UE/</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RTT and UL-RTOA</w:t>
            </w:r>
          </w:p>
          <w:p w14:paraId="7C8C3C74" w14:textId="77777777" w:rsidR="008C0A1B" w:rsidRDefault="008C0A1B" w:rsidP="008C0A1B">
            <w:pPr>
              <w:pStyle w:val="ListParagraph"/>
              <w:numPr>
                <w:ilvl w:val="1"/>
                <w:numId w:val="36"/>
              </w:numPr>
              <w:spacing w:line="256" w:lineRule="auto"/>
              <w:ind w:leftChars="0"/>
              <w:rPr>
                <w:rFonts w:ascii="DengXian" w:hAnsi="DengXian" w:cs="DengXian"/>
                <w:szCs w:val="20"/>
                <w:lang w:eastAsia="zh-CN"/>
              </w:rPr>
            </w:pPr>
            <w:r>
              <w:rPr>
                <w:rFonts w:ascii="DengXian" w:hAnsi="DengXian" w:cs="DengXian" w:hint="eastAsia"/>
                <w:szCs w:val="20"/>
                <w:lang w:eastAsia="zh-CN"/>
              </w:rPr>
              <w:t>Note: the report to LMF is derived based on and maybe different from the model inference output</w:t>
            </w:r>
          </w:p>
          <w:p w14:paraId="2AF81924" w14:textId="77777777" w:rsidR="008C0A1B" w:rsidRDefault="008C0A1B" w:rsidP="008C0A1B">
            <w:pPr>
              <w:pStyle w:val="ListParagraph"/>
              <w:numPr>
                <w:ilvl w:val="0"/>
                <w:numId w:val="36"/>
              </w:numPr>
              <w:spacing w:line="256" w:lineRule="auto"/>
              <w:ind w:leftChars="0"/>
              <w:rPr>
                <w:rFonts w:ascii="DengXian" w:hAnsi="DengXian" w:cs="DengXian"/>
                <w:szCs w:val="20"/>
                <w:lang w:eastAsia="zh-CN"/>
              </w:rPr>
            </w:pPr>
            <w:r>
              <w:rPr>
                <w:rFonts w:ascii="Times New Roman" w:hAnsi="Times New Roman"/>
                <w:szCs w:val="20"/>
                <w:lang w:eastAsia="zh-CN"/>
              </w:rPr>
              <w:t>LOS/NLOS indicator</w:t>
            </w:r>
          </w:p>
          <w:p w14:paraId="0AE93C3E" w14:textId="77777777" w:rsidR="008C0A1B" w:rsidRDefault="008C0A1B" w:rsidP="008C0A1B">
            <w:pPr>
              <w:pStyle w:val="ListParagraph"/>
              <w:numPr>
                <w:ilvl w:val="1"/>
                <w:numId w:val="36"/>
              </w:numPr>
              <w:spacing w:line="256" w:lineRule="auto"/>
              <w:ind w:leftChars="0"/>
              <w:rPr>
                <w:rFonts w:ascii="DengXian" w:hAnsi="DengXian" w:cs="DengXian"/>
                <w:szCs w:val="20"/>
                <w:lang w:eastAsia="zh-CN"/>
              </w:rPr>
            </w:pPr>
            <w:r>
              <w:rPr>
                <w:rFonts w:ascii="Times New Roman" w:hAnsi="Times New Roman"/>
                <w:szCs w:val="20"/>
                <w:lang w:eastAsia="zh-CN"/>
              </w:rPr>
              <w:t xml:space="preserve">FFS potential specification impact (if any </w:t>
            </w:r>
            <w:proofErr w:type="spellStart"/>
            <w:r>
              <w:rPr>
                <w:rFonts w:ascii="Times New Roman" w:hAnsi="Times New Roman"/>
                <w:szCs w:val="20"/>
                <w:lang w:eastAsia="zh-CN"/>
              </w:rPr>
              <w:t>w.r.t.</w:t>
            </w:r>
            <w:proofErr w:type="spellEnd"/>
            <w:r>
              <w:rPr>
                <w:rFonts w:ascii="Times New Roman" w:hAnsi="Times New Roman"/>
                <w:szCs w:val="20"/>
                <w:lang w:eastAsia="zh-CN"/>
              </w:rPr>
              <w:t xml:space="preserve"> existing measurement report)</w:t>
            </w:r>
          </w:p>
          <w:p w14:paraId="30B8D8E9" w14:textId="77777777" w:rsidR="008C0A1B" w:rsidRDefault="008C0A1B" w:rsidP="008C0A1B">
            <w:pPr>
              <w:pStyle w:val="ListParagraph"/>
              <w:numPr>
                <w:ilvl w:val="0"/>
                <w:numId w:val="36"/>
              </w:numPr>
              <w:spacing w:line="256" w:lineRule="auto"/>
              <w:ind w:leftChars="0"/>
              <w:rPr>
                <w:rFonts w:ascii="Times New Roman" w:hAnsi="Times New Roman"/>
                <w:szCs w:val="20"/>
                <w:lang w:eastAsia="zh-CN"/>
              </w:rPr>
            </w:pPr>
            <w:r>
              <w:rPr>
                <w:rFonts w:ascii="Times New Roman" w:hAnsi="Times New Roman"/>
                <w:szCs w:val="20"/>
                <w:lang w:eastAsia="zh-CN"/>
              </w:rPr>
              <w:t>FFS RSRPP</w:t>
            </w:r>
          </w:p>
          <w:p w14:paraId="3E6639F0" w14:textId="77777777" w:rsidR="008C0A1B" w:rsidRDefault="008C0A1B" w:rsidP="008C0A1B">
            <w:pPr>
              <w:rPr>
                <w:rFonts w:eastAsia="DengXian"/>
                <w:lang w:eastAsia="zh-CN"/>
              </w:rPr>
            </w:pPr>
          </w:p>
          <w:p w14:paraId="72C9771D" w14:textId="77777777" w:rsidR="008C0A1B" w:rsidRDefault="008C0A1B" w:rsidP="008C0A1B">
            <w:pPr>
              <w:rPr>
                <w:rFonts w:eastAsia="DengXian"/>
                <w:highlight w:val="green"/>
                <w:lang w:eastAsia="zh-CN"/>
              </w:rPr>
            </w:pPr>
            <w:r>
              <w:rPr>
                <w:rFonts w:eastAsia="DengXian"/>
                <w:highlight w:val="green"/>
                <w:lang w:eastAsia="zh-CN"/>
              </w:rPr>
              <w:t>Agreement</w:t>
            </w:r>
          </w:p>
          <w:p w14:paraId="35EB85F4" w14:textId="77777777" w:rsidR="008C0A1B" w:rsidRDefault="008C0A1B" w:rsidP="008C0A1B">
            <w:pPr>
              <w:rPr>
                <w:lang w:eastAsia="zh-CN"/>
              </w:rPr>
            </w:pPr>
            <w:r>
              <w:rPr>
                <w:color w:val="000000"/>
              </w:rPr>
              <w:t>Regarding AI/</w:t>
            </w:r>
            <w:r>
              <w:t>ML model monitoring for AI/ML based positioning, the following entities are identified as candidates to derive monitoring metric in addition to entities from previous agreement</w:t>
            </w:r>
          </w:p>
          <w:p w14:paraId="277EA334" w14:textId="77777777" w:rsidR="008C0A1B" w:rsidRDefault="008C0A1B" w:rsidP="008C0A1B">
            <w:pPr>
              <w:pStyle w:val="ListParagraph"/>
              <w:numPr>
                <w:ilvl w:val="0"/>
                <w:numId w:val="36"/>
              </w:numPr>
              <w:spacing w:line="256" w:lineRule="auto"/>
              <w:ind w:leftChars="0"/>
              <w:rPr>
                <w:rFonts w:ascii="Times New Roman" w:hAnsi="Times New Roman"/>
                <w:szCs w:val="20"/>
              </w:rPr>
            </w:pPr>
            <w:r>
              <w:rPr>
                <w:rFonts w:ascii="Times New Roman" w:hAnsi="Times New Roman"/>
                <w:szCs w:val="20"/>
              </w:rPr>
              <w:t xml:space="preserve">LMF for Case 2a (with UE-side model) and Case 3a (with </w:t>
            </w:r>
            <w:proofErr w:type="spellStart"/>
            <w:r>
              <w:rPr>
                <w:rFonts w:ascii="Times New Roman" w:hAnsi="Times New Roman"/>
                <w:szCs w:val="20"/>
              </w:rPr>
              <w:t>gNB</w:t>
            </w:r>
            <w:proofErr w:type="spellEnd"/>
            <w:r>
              <w:rPr>
                <w:rFonts w:ascii="Times New Roman" w:hAnsi="Times New Roman"/>
                <w:szCs w:val="20"/>
              </w:rPr>
              <w:t xml:space="preserve">-side model) at least when monitoring is </w:t>
            </w:r>
            <w:r>
              <w:rPr>
                <w:rFonts w:ascii="Times New Roman" w:hAnsi="Times New Roman"/>
                <w:szCs w:val="20"/>
                <w:lang w:eastAsia="ja-JP"/>
              </w:rPr>
              <w:t>based on provided ground truth label (or its approximation)</w:t>
            </w:r>
          </w:p>
          <w:p w14:paraId="4047D942" w14:textId="77777777" w:rsidR="008C0A1B" w:rsidRDefault="008C0A1B" w:rsidP="008C0A1B">
            <w:pPr>
              <w:rPr>
                <w:rFonts w:eastAsia="DengXian"/>
                <w:lang w:eastAsia="zh-CN"/>
              </w:rPr>
            </w:pPr>
          </w:p>
          <w:p w14:paraId="1F668AE0" w14:textId="77777777" w:rsidR="008C0A1B" w:rsidRDefault="008C0A1B" w:rsidP="008C0A1B">
            <w:pPr>
              <w:rPr>
                <w:rFonts w:eastAsia="DengXian"/>
                <w:highlight w:val="green"/>
                <w:lang w:eastAsia="zh-CN"/>
              </w:rPr>
            </w:pPr>
            <w:r>
              <w:rPr>
                <w:rFonts w:eastAsia="DengXian"/>
                <w:highlight w:val="green"/>
                <w:lang w:eastAsia="zh-CN"/>
              </w:rPr>
              <w:t>Agreement</w:t>
            </w:r>
          </w:p>
          <w:p w14:paraId="3BEA7B4F" w14:textId="77777777" w:rsidR="008C0A1B" w:rsidRDefault="008C0A1B" w:rsidP="008C0A1B">
            <w:r>
              <w:rPr>
                <w:color w:val="000000"/>
              </w:rPr>
              <w:t>Regarding monitoring for AI/ML based positioning, at least the following monitoring methods with potential speci</w:t>
            </w:r>
            <w:r>
              <w:t>fication impact are identified</w:t>
            </w:r>
          </w:p>
          <w:p w14:paraId="2D894790" w14:textId="77777777" w:rsidR="008C0A1B" w:rsidRDefault="008C0A1B" w:rsidP="008C0A1B">
            <w:pPr>
              <w:pStyle w:val="ListParagraph"/>
              <w:numPr>
                <w:ilvl w:val="0"/>
                <w:numId w:val="36"/>
              </w:numPr>
              <w:spacing w:line="256" w:lineRule="auto"/>
              <w:ind w:leftChars="0"/>
              <w:rPr>
                <w:rFonts w:ascii="Times New Roman" w:hAnsi="Times New Roman"/>
                <w:szCs w:val="20"/>
              </w:rPr>
            </w:pPr>
            <w:r>
              <w:rPr>
                <w:rFonts w:ascii="Times New Roman" w:hAnsi="Times New Roman"/>
                <w:szCs w:val="20"/>
              </w:rPr>
              <w:t xml:space="preserve">Model monitoring </w:t>
            </w:r>
            <w:r>
              <w:rPr>
                <w:rFonts w:ascii="Times New Roman" w:hAnsi="Times New Roman"/>
                <w:szCs w:val="20"/>
                <w:lang w:eastAsia="ja-JP"/>
              </w:rPr>
              <w:t>based on provided ground truth label (or its approximation)</w:t>
            </w:r>
          </w:p>
          <w:p w14:paraId="068B2C31" w14:textId="77777777" w:rsidR="008C0A1B" w:rsidRDefault="008C0A1B" w:rsidP="008C0A1B">
            <w:pPr>
              <w:pStyle w:val="ListParagraph"/>
              <w:numPr>
                <w:ilvl w:val="1"/>
                <w:numId w:val="36"/>
              </w:numPr>
              <w:spacing w:line="256" w:lineRule="auto"/>
              <w:ind w:leftChars="0"/>
              <w:rPr>
                <w:rFonts w:ascii="Times New Roman" w:hAnsi="Times New Roman"/>
                <w:szCs w:val="20"/>
              </w:rPr>
            </w:pPr>
            <w:r>
              <w:rPr>
                <w:rFonts w:ascii="Times New Roman" w:hAnsi="Times New Roman"/>
                <w:szCs w:val="20"/>
              </w:rPr>
              <w:t>Monitoring metric: statistics of the difference between model output and provided ground truth label</w:t>
            </w:r>
          </w:p>
          <w:p w14:paraId="242B1537" w14:textId="77777777" w:rsidR="008C0A1B" w:rsidRDefault="008C0A1B" w:rsidP="008C0A1B">
            <w:pPr>
              <w:pStyle w:val="ListParagraph"/>
              <w:numPr>
                <w:ilvl w:val="2"/>
                <w:numId w:val="36"/>
              </w:numPr>
              <w:spacing w:line="256" w:lineRule="auto"/>
              <w:ind w:leftChars="0"/>
              <w:rPr>
                <w:rFonts w:ascii="Times New Roman" w:hAnsi="Times New Roman"/>
                <w:szCs w:val="20"/>
              </w:rPr>
            </w:pPr>
            <w:r>
              <w:rPr>
                <w:rFonts w:ascii="Times New Roman" w:hAnsi="Times New Roman"/>
                <w:szCs w:val="20"/>
              </w:rPr>
              <w:t>FFS details of statistics</w:t>
            </w:r>
          </w:p>
          <w:p w14:paraId="23D9A86A" w14:textId="77777777" w:rsidR="008C0A1B" w:rsidRDefault="008C0A1B" w:rsidP="008C0A1B">
            <w:pPr>
              <w:pStyle w:val="ListParagraph"/>
              <w:numPr>
                <w:ilvl w:val="1"/>
                <w:numId w:val="36"/>
              </w:numPr>
              <w:spacing w:line="256" w:lineRule="auto"/>
              <w:ind w:leftChars="0"/>
              <w:rPr>
                <w:rFonts w:ascii="Times New Roman" w:hAnsi="Times New Roman"/>
                <w:szCs w:val="20"/>
              </w:rPr>
            </w:pPr>
            <w:r>
              <w:rPr>
                <w:rFonts w:ascii="Times New Roman" w:hAnsi="Times New Roman"/>
                <w:szCs w:val="20"/>
              </w:rPr>
              <w:t xml:space="preserve">For monitoring UE-side and </w:t>
            </w:r>
            <w:proofErr w:type="spellStart"/>
            <w:r>
              <w:rPr>
                <w:rFonts w:ascii="Times New Roman" w:hAnsi="Times New Roman"/>
                <w:szCs w:val="20"/>
              </w:rPr>
              <w:t>gNB</w:t>
            </w:r>
            <w:proofErr w:type="spellEnd"/>
            <w:r>
              <w:rPr>
                <w:rFonts w:ascii="Times New Roman" w:hAnsi="Times New Roman"/>
                <w:szCs w:val="20"/>
              </w:rPr>
              <w:t>-side model</w:t>
            </w:r>
          </w:p>
          <w:p w14:paraId="701E9E48" w14:textId="77777777" w:rsidR="008C0A1B" w:rsidRDefault="008C0A1B" w:rsidP="008C0A1B">
            <w:pPr>
              <w:pStyle w:val="ListParagraph"/>
              <w:numPr>
                <w:ilvl w:val="2"/>
                <w:numId w:val="36"/>
              </w:numPr>
              <w:spacing w:line="256" w:lineRule="auto"/>
              <w:ind w:leftChars="0"/>
              <w:rPr>
                <w:rFonts w:ascii="Times New Roman" w:hAnsi="Times New Roman"/>
                <w:szCs w:val="20"/>
              </w:rPr>
            </w:pPr>
            <w:proofErr w:type="spellStart"/>
            <w:r>
              <w:rPr>
                <w:rFonts w:ascii="Times New Roman" w:hAnsi="Times New Roman"/>
                <w:szCs w:val="20"/>
              </w:rPr>
              <w:t>signaling</w:t>
            </w:r>
            <w:proofErr w:type="spellEnd"/>
            <w:r>
              <w:rPr>
                <w:rFonts w:ascii="Times New Roman" w:hAnsi="Times New Roman"/>
                <w:szCs w:val="20"/>
              </w:rPr>
              <w:t xml:space="preserve"> from monitoring entity to request ground truth label (if needed)</w:t>
            </w:r>
          </w:p>
          <w:p w14:paraId="61AB1DB3" w14:textId="77777777" w:rsidR="008C0A1B" w:rsidRDefault="008C0A1B" w:rsidP="008C0A1B">
            <w:pPr>
              <w:pStyle w:val="ListParagraph"/>
              <w:numPr>
                <w:ilvl w:val="2"/>
                <w:numId w:val="36"/>
              </w:numPr>
              <w:spacing w:line="256" w:lineRule="auto"/>
              <w:ind w:leftChars="0"/>
              <w:rPr>
                <w:rFonts w:ascii="Times New Roman" w:hAnsi="Times New Roman"/>
                <w:szCs w:val="20"/>
              </w:rPr>
            </w:pPr>
            <w:proofErr w:type="spellStart"/>
            <w:r>
              <w:rPr>
                <w:rFonts w:ascii="Times New Roman" w:hAnsi="Times New Roman"/>
                <w:szCs w:val="20"/>
              </w:rPr>
              <w:t>signaling</w:t>
            </w:r>
            <w:proofErr w:type="spellEnd"/>
            <w:r>
              <w:rPr>
                <w:rFonts w:ascii="Times New Roman" w:hAnsi="Times New Roman"/>
                <w:szCs w:val="20"/>
              </w:rPr>
              <w:t xml:space="preserve"> from monitoring entity to request model output (if needed)</w:t>
            </w:r>
          </w:p>
          <w:p w14:paraId="7C9F4B71" w14:textId="77777777" w:rsidR="008C0A1B" w:rsidRDefault="008C0A1B" w:rsidP="008C0A1B">
            <w:pPr>
              <w:pStyle w:val="ListParagraph"/>
              <w:numPr>
                <w:ilvl w:val="2"/>
                <w:numId w:val="36"/>
              </w:numPr>
              <w:spacing w:line="256" w:lineRule="auto"/>
              <w:ind w:leftChars="0"/>
              <w:rPr>
                <w:rFonts w:ascii="Times New Roman" w:hAnsi="Times New Roman"/>
                <w:szCs w:val="20"/>
              </w:rPr>
            </w:pPr>
            <w:proofErr w:type="spellStart"/>
            <w:r>
              <w:rPr>
                <w:rFonts w:ascii="Times New Roman" w:hAnsi="Times New Roman"/>
                <w:szCs w:val="20"/>
              </w:rPr>
              <w:t>signaling</w:t>
            </w:r>
            <w:proofErr w:type="spellEnd"/>
            <w:r>
              <w:rPr>
                <w:rFonts w:ascii="Times New Roman" w:hAnsi="Times New Roman"/>
                <w:szCs w:val="20"/>
              </w:rPr>
              <w:t xml:space="preserve"> for potential request/report of monitoring metric (if needed)</w:t>
            </w:r>
          </w:p>
          <w:p w14:paraId="061E3214" w14:textId="77777777" w:rsidR="008C0A1B" w:rsidRDefault="008C0A1B" w:rsidP="008C0A1B">
            <w:pPr>
              <w:pStyle w:val="ListParagraph"/>
              <w:numPr>
                <w:ilvl w:val="2"/>
                <w:numId w:val="36"/>
              </w:numPr>
              <w:spacing w:line="256" w:lineRule="auto"/>
              <w:ind w:leftChars="0"/>
              <w:rPr>
                <w:rFonts w:ascii="Times New Roman" w:hAnsi="Times New Roman"/>
                <w:szCs w:val="20"/>
              </w:rPr>
            </w:pPr>
            <w:r>
              <w:rPr>
                <w:rFonts w:ascii="Times New Roman" w:hAnsi="Times New Roman"/>
                <w:szCs w:val="20"/>
              </w:rPr>
              <w:t>Note: there may not be any specification impact</w:t>
            </w:r>
          </w:p>
          <w:p w14:paraId="4F73DED7" w14:textId="77777777" w:rsidR="008C0A1B" w:rsidRDefault="008C0A1B" w:rsidP="008C0A1B">
            <w:pPr>
              <w:pStyle w:val="ListParagraph"/>
              <w:numPr>
                <w:ilvl w:val="1"/>
                <w:numId w:val="36"/>
              </w:numPr>
              <w:spacing w:line="256" w:lineRule="auto"/>
              <w:ind w:leftChars="0"/>
              <w:rPr>
                <w:rFonts w:ascii="Times New Roman" w:hAnsi="Times New Roman"/>
                <w:szCs w:val="20"/>
              </w:rPr>
            </w:pPr>
            <w:r>
              <w:rPr>
                <w:rFonts w:ascii="Times New Roman" w:hAnsi="Times New Roman"/>
                <w:szCs w:val="20"/>
              </w:rPr>
              <w:t>For monitoring LMF-side model</w:t>
            </w:r>
          </w:p>
          <w:p w14:paraId="2B38B313" w14:textId="77777777" w:rsidR="008C0A1B" w:rsidRDefault="008C0A1B" w:rsidP="008C0A1B">
            <w:pPr>
              <w:pStyle w:val="ListParagraph"/>
              <w:numPr>
                <w:ilvl w:val="2"/>
                <w:numId w:val="36"/>
              </w:numPr>
              <w:spacing w:line="256" w:lineRule="auto"/>
              <w:ind w:leftChars="0"/>
              <w:rPr>
                <w:rFonts w:ascii="Times New Roman" w:hAnsi="Times New Roman"/>
                <w:szCs w:val="20"/>
              </w:rPr>
            </w:pPr>
            <w:proofErr w:type="spellStart"/>
            <w:r>
              <w:rPr>
                <w:rFonts w:ascii="Times New Roman" w:hAnsi="Times New Roman"/>
                <w:szCs w:val="20"/>
              </w:rPr>
              <w:t>signaling</w:t>
            </w:r>
            <w:proofErr w:type="spellEnd"/>
            <w:r>
              <w:rPr>
                <w:rFonts w:ascii="Times New Roman" w:hAnsi="Times New Roman"/>
                <w:szCs w:val="20"/>
              </w:rPr>
              <w:t xml:space="preserve"> from LMF to request measurement(s) (if needed)</w:t>
            </w:r>
          </w:p>
          <w:p w14:paraId="393AB8FE" w14:textId="77777777" w:rsidR="008C0A1B" w:rsidRDefault="008C0A1B" w:rsidP="008C0A1B">
            <w:pPr>
              <w:pStyle w:val="ListParagraph"/>
              <w:numPr>
                <w:ilvl w:val="1"/>
                <w:numId w:val="36"/>
              </w:numPr>
              <w:spacing w:line="256" w:lineRule="auto"/>
              <w:ind w:leftChars="0"/>
              <w:rPr>
                <w:rFonts w:ascii="Times New Roman" w:hAnsi="Times New Roman"/>
                <w:szCs w:val="20"/>
              </w:rPr>
            </w:pPr>
            <w:r>
              <w:rPr>
                <w:rFonts w:ascii="Times New Roman" w:hAnsi="Times New Roman"/>
                <w:szCs w:val="20"/>
              </w:rPr>
              <w:t>FFS applicability to each case (Case 1 to 3b)</w:t>
            </w:r>
          </w:p>
          <w:p w14:paraId="1CD7C0FE" w14:textId="77777777" w:rsidR="008C0A1B" w:rsidRDefault="008C0A1B" w:rsidP="008C0A1B">
            <w:pPr>
              <w:pStyle w:val="ListParagraph"/>
              <w:numPr>
                <w:ilvl w:val="0"/>
                <w:numId w:val="36"/>
              </w:numPr>
              <w:spacing w:line="256" w:lineRule="auto"/>
              <w:ind w:leftChars="0"/>
              <w:rPr>
                <w:rFonts w:ascii="Times New Roman" w:hAnsi="Times New Roman"/>
                <w:szCs w:val="20"/>
              </w:rPr>
            </w:pPr>
            <w:r>
              <w:rPr>
                <w:rFonts w:ascii="Times New Roman" w:hAnsi="Times New Roman"/>
                <w:szCs w:val="20"/>
              </w:rPr>
              <w:t xml:space="preserve">Model monitoring without </w:t>
            </w:r>
            <w:r>
              <w:rPr>
                <w:rFonts w:ascii="Times New Roman" w:hAnsi="Times New Roman"/>
                <w:szCs w:val="20"/>
                <w:lang w:eastAsia="ja-JP"/>
              </w:rPr>
              <w:t>ground truth label</w:t>
            </w:r>
          </w:p>
          <w:p w14:paraId="1C138626" w14:textId="77777777" w:rsidR="008C0A1B" w:rsidRDefault="008C0A1B" w:rsidP="008C0A1B">
            <w:pPr>
              <w:pStyle w:val="ListParagraph"/>
              <w:numPr>
                <w:ilvl w:val="1"/>
                <w:numId w:val="36"/>
              </w:numPr>
              <w:spacing w:line="256" w:lineRule="auto"/>
              <w:ind w:leftChars="0"/>
              <w:rPr>
                <w:rFonts w:ascii="Times New Roman" w:hAnsi="Times New Roman"/>
                <w:szCs w:val="20"/>
              </w:rPr>
            </w:pPr>
            <w:r>
              <w:rPr>
                <w:rFonts w:ascii="Times New Roman" w:hAnsi="Times New Roman"/>
                <w:szCs w:val="20"/>
              </w:rPr>
              <w:t xml:space="preserve">Monitoring metric: </w:t>
            </w:r>
          </w:p>
          <w:p w14:paraId="340E2A49" w14:textId="77777777" w:rsidR="008C0A1B" w:rsidRDefault="008C0A1B" w:rsidP="008C0A1B">
            <w:pPr>
              <w:pStyle w:val="ListParagraph"/>
              <w:numPr>
                <w:ilvl w:val="2"/>
                <w:numId w:val="36"/>
              </w:numPr>
              <w:spacing w:line="256" w:lineRule="auto"/>
              <w:ind w:leftChars="0"/>
              <w:rPr>
                <w:rFonts w:ascii="Times New Roman" w:hAnsi="Times New Roman"/>
                <w:szCs w:val="20"/>
              </w:rPr>
            </w:pPr>
            <w:r>
              <w:rPr>
                <w:rFonts w:ascii="Times New Roman" w:hAnsi="Times New Roman"/>
                <w:szCs w:val="20"/>
              </w:rPr>
              <w:t>FFS: statistics of measurement(s) compared to the statistics associated with the training data, statistics associated with the model output</w:t>
            </w:r>
          </w:p>
          <w:p w14:paraId="1E78FB21" w14:textId="77777777" w:rsidR="008C0A1B" w:rsidRDefault="008C0A1B" w:rsidP="008C0A1B">
            <w:pPr>
              <w:pStyle w:val="ListParagraph"/>
              <w:numPr>
                <w:ilvl w:val="2"/>
                <w:numId w:val="36"/>
              </w:numPr>
              <w:spacing w:line="256" w:lineRule="auto"/>
              <w:ind w:leftChars="0"/>
              <w:rPr>
                <w:rFonts w:ascii="Times New Roman" w:hAnsi="Times New Roman"/>
                <w:szCs w:val="20"/>
              </w:rPr>
            </w:pPr>
            <w:r>
              <w:rPr>
                <w:rFonts w:ascii="Times New Roman" w:hAnsi="Times New Roman"/>
                <w:szCs w:val="20"/>
              </w:rPr>
              <w:t>FFS details of statistics</w:t>
            </w:r>
          </w:p>
          <w:p w14:paraId="2246D4D7" w14:textId="77777777" w:rsidR="008C0A1B" w:rsidRDefault="008C0A1B" w:rsidP="008C0A1B">
            <w:pPr>
              <w:pStyle w:val="ListParagraph"/>
              <w:numPr>
                <w:ilvl w:val="2"/>
                <w:numId w:val="36"/>
              </w:numPr>
              <w:spacing w:line="256" w:lineRule="auto"/>
              <w:ind w:leftChars="0"/>
              <w:rPr>
                <w:rFonts w:ascii="Times New Roman" w:hAnsi="Times New Roman"/>
                <w:szCs w:val="20"/>
              </w:rPr>
            </w:pPr>
            <w:r>
              <w:rPr>
                <w:rFonts w:ascii="Times New Roman" w:hAnsi="Times New Roman"/>
                <w:szCs w:val="20"/>
              </w:rPr>
              <w:t>FFS details of what type of measurement(s)</w:t>
            </w:r>
          </w:p>
          <w:p w14:paraId="12600A42" w14:textId="77777777" w:rsidR="008C0A1B" w:rsidRDefault="008C0A1B" w:rsidP="008C0A1B">
            <w:pPr>
              <w:pStyle w:val="ListParagraph"/>
              <w:numPr>
                <w:ilvl w:val="1"/>
                <w:numId w:val="36"/>
              </w:numPr>
              <w:spacing w:line="256" w:lineRule="auto"/>
              <w:ind w:leftChars="0"/>
              <w:rPr>
                <w:rFonts w:ascii="Times New Roman" w:hAnsi="Times New Roman"/>
                <w:szCs w:val="20"/>
              </w:rPr>
            </w:pPr>
            <w:r>
              <w:rPr>
                <w:rFonts w:ascii="Times New Roman" w:hAnsi="Times New Roman"/>
                <w:szCs w:val="20"/>
              </w:rPr>
              <w:t xml:space="preserve">For monitoring UE-side and </w:t>
            </w:r>
            <w:proofErr w:type="spellStart"/>
            <w:r>
              <w:rPr>
                <w:rFonts w:ascii="Times New Roman" w:hAnsi="Times New Roman"/>
                <w:szCs w:val="20"/>
              </w:rPr>
              <w:t>gNB</w:t>
            </w:r>
            <w:proofErr w:type="spellEnd"/>
            <w:r>
              <w:rPr>
                <w:rFonts w:ascii="Times New Roman" w:hAnsi="Times New Roman"/>
                <w:szCs w:val="20"/>
              </w:rPr>
              <w:t>-side model</w:t>
            </w:r>
          </w:p>
          <w:p w14:paraId="09764AC4" w14:textId="77777777" w:rsidR="008C0A1B" w:rsidRDefault="008C0A1B" w:rsidP="008C0A1B">
            <w:pPr>
              <w:pStyle w:val="ListParagraph"/>
              <w:numPr>
                <w:ilvl w:val="2"/>
                <w:numId w:val="36"/>
              </w:numPr>
              <w:spacing w:line="256" w:lineRule="auto"/>
              <w:ind w:leftChars="0"/>
              <w:rPr>
                <w:rFonts w:ascii="Times New Roman" w:hAnsi="Times New Roman"/>
                <w:szCs w:val="20"/>
              </w:rPr>
            </w:pPr>
            <w:proofErr w:type="spellStart"/>
            <w:r>
              <w:rPr>
                <w:rFonts w:ascii="Times New Roman" w:hAnsi="Times New Roman"/>
                <w:szCs w:val="20"/>
              </w:rPr>
              <w:t>signaling</w:t>
            </w:r>
            <w:proofErr w:type="spellEnd"/>
            <w:r>
              <w:rPr>
                <w:rFonts w:ascii="Times New Roman" w:hAnsi="Times New Roman"/>
                <w:szCs w:val="20"/>
              </w:rPr>
              <w:t xml:space="preserve"> from LMF to facilitate the monitoring entity to derive the monitoring metric (if needed)</w:t>
            </w:r>
          </w:p>
          <w:p w14:paraId="1A1EEAF1" w14:textId="77777777" w:rsidR="008C0A1B" w:rsidRDefault="008C0A1B" w:rsidP="008C0A1B">
            <w:pPr>
              <w:pStyle w:val="ListParagraph"/>
              <w:numPr>
                <w:ilvl w:val="2"/>
                <w:numId w:val="36"/>
              </w:numPr>
              <w:spacing w:line="256" w:lineRule="auto"/>
              <w:ind w:leftChars="0"/>
              <w:rPr>
                <w:rFonts w:ascii="Times New Roman" w:hAnsi="Times New Roman"/>
                <w:szCs w:val="20"/>
              </w:rPr>
            </w:pPr>
            <w:proofErr w:type="spellStart"/>
            <w:r>
              <w:rPr>
                <w:rFonts w:ascii="Times New Roman" w:hAnsi="Times New Roman"/>
                <w:szCs w:val="20"/>
              </w:rPr>
              <w:t>signaling</w:t>
            </w:r>
            <w:proofErr w:type="spellEnd"/>
            <w:r>
              <w:rPr>
                <w:rFonts w:ascii="Times New Roman" w:hAnsi="Times New Roman"/>
                <w:szCs w:val="20"/>
              </w:rPr>
              <w:t xml:space="preserve"> from monitoring entity to request measurement(s) (if needed)</w:t>
            </w:r>
          </w:p>
          <w:p w14:paraId="2F27D9B2" w14:textId="77777777" w:rsidR="008C0A1B" w:rsidRDefault="008C0A1B" w:rsidP="008C0A1B">
            <w:pPr>
              <w:pStyle w:val="ListParagraph"/>
              <w:numPr>
                <w:ilvl w:val="2"/>
                <w:numId w:val="36"/>
              </w:numPr>
              <w:spacing w:line="256" w:lineRule="auto"/>
              <w:ind w:leftChars="0"/>
              <w:rPr>
                <w:rFonts w:ascii="Times New Roman" w:hAnsi="Times New Roman"/>
                <w:szCs w:val="20"/>
              </w:rPr>
            </w:pPr>
            <w:proofErr w:type="spellStart"/>
            <w:r>
              <w:rPr>
                <w:rFonts w:ascii="Times New Roman" w:hAnsi="Times New Roman"/>
                <w:szCs w:val="20"/>
              </w:rPr>
              <w:t>signaling</w:t>
            </w:r>
            <w:proofErr w:type="spellEnd"/>
            <w:r>
              <w:rPr>
                <w:rFonts w:ascii="Times New Roman" w:hAnsi="Times New Roman"/>
                <w:szCs w:val="20"/>
              </w:rPr>
              <w:t xml:space="preserve"> for potential request/report of monitoring metric (if needed)</w:t>
            </w:r>
          </w:p>
          <w:p w14:paraId="26D759B5" w14:textId="77777777" w:rsidR="008C0A1B" w:rsidRDefault="008C0A1B" w:rsidP="008C0A1B">
            <w:pPr>
              <w:pStyle w:val="ListParagraph"/>
              <w:numPr>
                <w:ilvl w:val="2"/>
                <w:numId w:val="36"/>
              </w:numPr>
              <w:spacing w:line="256" w:lineRule="auto"/>
              <w:ind w:leftChars="0"/>
              <w:rPr>
                <w:rFonts w:ascii="Times New Roman" w:hAnsi="Times New Roman"/>
                <w:szCs w:val="20"/>
              </w:rPr>
            </w:pPr>
            <w:r>
              <w:rPr>
                <w:rFonts w:ascii="Times New Roman" w:hAnsi="Times New Roman"/>
                <w:szCs w:val="20"/>
              </w:rPr>
              <w:t>Note: there may not be any specification impact</w:t>
            </w:r>
          </w:p>
          <w:p w14:paraId="2E9938A4" w14:textId="77777777" w:rsidR="008C0A1B" w:rsidRDefault="008C0A1B" w:rsidP="008C0A1B">
            <w:pPr>
              <w:pStyle w:val="ListParagraph"/>
              <w:numPr>
                <w:ilvl w:val="1"/>
                <w:numId w:val="36"/>
              </w:numPr>
              <w:spacing w:line="256" w:lineRule="auto"/>
              <w:ind w:leftChars="0"/>
              <w:rPr>
                <w:rFonts w:ascii="Times New Roman" w:hAnsi="Times New Roman"/>
                <w:szCs w:val="20"/>
              </w:rPr>
            </w:pPr>
            <w:r>
              <w:rPr>
                <w:rFonts w:ascii="Times New Roman" w:hAnsi="Times New Roman"/>
                <w:szCs w:val="20"/>
              </w:rPr>
              <w:t>For monitoring LMF-side model</w:t>
            </w:r>
          </w:p>
          <w:p w14:paraId="471EB4C8" w14:textId="77777777" w:rsidR="008C0A1B" w:rsidRDefault="008C0A1B" w:rsidP="008C0A1B">
            <w:pPr>
              <w:pStyle w:val="ListParagraph"/>
              <w:numPr>
                <w:ilvl w:val="2"/>
                <w:numId w:val="36"/>
              </w:numPr>
              <w:spacing w:line="256" w:lineRule="auto"/>
              <w:ind w:leftChars="0"/>
              <w:rPr>
                <w:rFonts w:ascii="Times New Roman" w:hAnsi="Times New Roman"/>
                <w:szCs w:val="20"/>
              </w:rPr>
            </w:pPr>
            <w:proofErr w:type="spellStart"/>
            <w:r>
              <w:rPr>
                <w:rFonts w:ascii="Times New Roman" w:hAnsi="Times New Roman"/>
                <w:szCs w:val="20"/>
              </w:rPr>
              <w:t>signaling</w:t>
            </w:r>
            <w:proofErr w:type="spellEnd"/>
            <w:r>
              <w:rPr>
                <w:rFonts w:ascii="Times New Roman" w:hAnsi="Times New Roman"/>
                <w:szCs w:val="20"/>
              </w:rPr>
              <w:t xml:space="preserve"> from LMF to request measurement(s) (if needed)</w:t>
            </w:r>
          </w:p>
          <w:p w14:paraId="000A4842" w14:textId="77777777" w:rsidR="008C0A1B" w:rsidRDefault="008C0A1B" w:rsidP="008C0A1B">
            <w:pPr>
              <w:pStyle w:val="ListParagraph"/>
              <w:numPr>
                <w:ilvl w:val="1"/>
                <w:numId w:val="36"/>
              </w:numPr>
              <w:spacing w:line="256" w:lineRule="auto"/>
              <w:ind w:leftChars="0"/>
              <w:rPr>
                <w:rFonts w:ascii="Times New Roman" w:hAnsi="Times New Roman"/>
                <w:szCs w:val="20"/>
              </w:rPr>
            </w:pPr>
            <w:r>
              <w:rPr>
                <w:rFonts w:ascii="Times New Roman" w:hAnsi="Times New Roman"/>
                <w:szCs w:val="20"/>
              </w:rPr>
              <w:t>FFS applicability to each case (Case 1 to 3b)</w:t>
            </w:r>
          </w:p>
          <w:p w14:paraId="15FBB462" w14:textId="77777777" w:rsidR="00B73621" w:rsidRDefault="00B73621" w:rsidP="00F271F5">
            <w:pPr>
              <w:ind w:left="720"/>
            </w:pPr>
          </w:p>
        </w:tc>
      </w:tr>
    </w:tbl>
    <w:p w14:paraId="03EDE3DA" w14:textId="77777777" w:rsidR="003129C8" w:rsidRPr="0047654D" w:rsidRDefault="003129C8" w:rsidP="001E51FE">
      <w:pPr>
        <w:pStyle w:val="3GPPText"/>
        <w:rPr>
          <w:sz w:val="20"/>
        </w:rPr>
      </w:pPr>
    </w:p>
    <w:p w14:paraId="680E4191" w14:textId="6FE78E94" w:rsidR="005B6652" w:rsidRPr="00A56467" w:rsidRDefault="0002356E" w:rsidP="00EB5F4C">
      <w:pPr>
        <w:pStyle w:val="3GPPText"/>
        <w:rPr>
          <w:rFonts w:ascii="Arial" w:hAnsi="Arial" w:cs="Arial"/>
          <w:sz w:val="20"/>
          <w:lang w:val="en-GB"/>
        </w:rPr>
      </w:pPr>
      <w:r w:rsidRPr="00A56467">
        <w:rPr>
          <w:rFonts w:ascii="Arial" w:hAnsi="Arial" w:cs="Arial"/>
          <w:sz w:val="20"/>
          <w:lang w:val="en-GB"/>
        </w:rPr>
        <w:t xml:space="preserve">This contribution </w:t>
      </w:r>
      <w:r w:rsidR="00BC2555" w:rsidRPr="00A56467">
        <w:rPr>
          <w:rFonts w:ascii="Arial" w:hAnsi="Arial" w:cs="Arial"/>
          <w:sz w:val="20"/>
          <w:lang w:val="en-GB"/>
        </w:rPr>
        <w:t xml:space="preserve">provides our views on </w:t>
      </w:r>
      <w:r w:rsidR="006B021F" w:rsidRPr="00A56467">
        <w:rPr>
          <w:rFonts w:ascii="Arial" w:hAnsi="Arial" w:cs="Arial"/>
          <w:sz w:val="20"/>
          <w:lang w:val="en-GB"/>
        </w:rPr>
        <w:t xml:space="preserve">AI/ML for positioning, </w:t>
      </w:r>
      <w:r w:rsidR="000947EF" w:rsidRPr="00A56467">
        <w:rPr>
          <w:rFonts w:ascii="Arial" w:hAnsi="Arial" w:cs="Arial"/>
          <w:sz w:val="20"/>
          <w:lang w:val="en-GB"/>
        </w:rPr>
        <w:t xml:space="preserve">particularly on </w:t>
      </w:r>
      <w:r w:rsidR="00130930" w:rsidRPr="00A56467">
        <w:rPr>
          <w:rFonts w:ascii="Arial" w:hAnsi="Arial" w:cs="Arial"/>
          <w:sz w:val="20"/>
          <w:lang w:val="en-GB"/>
        </w:rPr>
        <w:t xml:space="preserve">AI/ML </w:t>
      </w:r>
      <w:r w:rsidR="00FF7827" w:rsidRPr="00A56467">
        <w:rPr>
          <w:rFonts w:ascii="Arial" w:hAnsi="Arial" w:cs="Arial"/>
          <w:sz w:val="20"/>
          <w:lang w:val="en-GB"/>
        </w:rPr>
        <w:t>assisted</w:t>
      </w:r>
      <w:r w:rsidR="00130930" w:rsidRPr="00A56467">
        <w:rPr>
          <w:rFonts w:ascii="Arial" w:hAnsi="Arial" w:cs="Arial"/>
          <w:sz w:val="20"/>
          <w:lang w:val="en-GB"/>
        </w:rPr>
        <w:t xml:space="preserve"> positioning</w:t>
      </w:r>
      <w:r w:rsidR="000947EF" w:rsidRPr="00A56467">
        <w:rPr>
          <w:rFonts w:ascii="Arial" w:hAnsi="Arial" w:cs="Arial"/>
          <w:sz w:val="20"/>
          <w:lang w:val="en-GB"/>
        </w:rPr>
        <w:t xml:space="preserve"> to improve positioning accuracy</w:t>
      </w:r>
      <w:r w:rsidR="002F1775" w:rsidRPr="00A56467">
        <w:rPr>
          <w:rFonts w:ascii="Arial" w:hAnsi="Arial" w:cs="Arial"/>
          <w:sz w:val="20"/>
          <w:lang w:val="en-GB"/>
        </w:rPr>
        <w:t>.</w:t>
      </w:r>
      <w:r w:rsidR="00397297" w:rsidRPr="00A56467">
        <w:rPr>
          <w:rFonts w:ascii="Arial" w:hAnsi="Arial" w:cs="Arial"/>
          <w:sz w:val="20"/>
          <w:lang w:val="en-GB"/>
        </w:rPr>
        <w:t xml:space="preserve"> </w:t>
      </w:r>
    </w:p>
    <w:p w14:paraId="7CC2DDCE" w14:textId="77777777" w:rsidR="004F23DF" w:rsidRDefault="004F23DF" w:rsidP="00EB5F4C">
      <w:pPr>
        <w:pStyle w:val="3GPPText"/>
        <w:rPr>
          <w:sz w:val="20"/>
          <w:lang w:val="en-GB"/>
        </w:rPr>
      </w:pPr>
    </w:p>
    <w:p w14:paraId="4F248F0C" w14:textId="56179AAB" w:rsidR="00B919F0" w:rsidRPr="00AC658B"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kern w:val="0"/>
          <w:sz w:val="36"/>
          <w:szCs w:val="36"/>
        </w:rPr>
      </w:pPr>
      <w:r w:rsidRPr="004633E3">
        <w:rPr>
          <w:rFonts w:eastAsia="Arial"/>
          <w:b w:val="0"/>
          <w:kern w:val="0"/>
          <w:sz w:val="36"/>
          <w:szCs w:val="36"/>
        </w:rPr>
        <w:t>Discussions</w:t>
      </w:r>
      <w:r w:rsidR="00A06553">
        <w:rPr>
          <w:rFonts w:eastAsia="Arial"/>
          <w:b w:val="0"/>
          <w:kern w:val="0"/>
          <w:sz w:val="36"/>
          <w:szCs w:val="36"/>
        </w:rPr>
        <w:t xml:space="preserve"> on AI/ML </w:t>
      </w:r>
      <w:r w:rsidR="00FF7827">
        <w:rPr>
          <w:rFonts w:eastAsia="Arial"/>
          <w:b w:val="0"/>
          <w:kern w:val="0"/>
          <w:sz w:val="36"/>
          <w:szCs w:val="36"/>
        </w:rPr>
        <w:t>Assisted</w:t>
      </w:r>
      <w:r w:rsidR="00A06553">
        <w:rPr>
          <w:rFonts w:eastAsia="Arial"/>
          <w:b w:val="0"/>
          <w:kern w:val="0"/>
          <w:sz w:val="36"/>
          <w:szCs w:val="36"/>
        </w:rPr>
        <w:t xml:space="preserve"> Positioning</w:t>
      </w:r>
    </w:p>
    <w:p w14:paraId="5496DFA9" w14:textId="77777777" w:rsidR="00BC2888" w:rsidRDefault="00BC2888" w:rsidP="00541208">
      <w:pPr>
        <w:jc w:val="both"/>
      </w:pPr>
    </w:p>
    <w:p w14:paraId="35C6F943" w14:textId="25A86DBE" w:rsidR="005A2EE6" w:rsidRPr="00A56467" w:rsidRDefault="000F7089" w:rsidP="00A06553">
      <w:pPr>
        <w:jc w:val="both"/>
        <w:rPr>
          <w:rFonts w:ascii="Arial" w:hAnsi="Arial" w:cs="Arial"/>
        </w:rPr>
      </w:pPr>
      <w:r w:rsidRPr="00A56467">
        <w:rPr>
          <w:rFonts w:ascii="Arial" w:hAnsi="Arial" w:cs="Arial"/>
        </w:rPr>
        <w:t xml:space="preserve">One of examples </w:t>
      </w:r>
      <w:r w:rsidR="007C7DD3" w:rsidRPr="00A56467">
        <w:rPr>
          <w:rFonts w:ascii="Arial" w:hAnsi="Arial" w:cs="Arial"/>
        </w:rPr>
        <w:t xml:space="preserve">in </w:t>
      </w:r>
      <w:r w:rsidR="006F22C0" w:rsidRPr="00A56467">
        <w:rPr>
          <w:rFonts w:ascii="Arial" w:hAnsi="Arial" w:cs="Arial"/>
        </w:rPr>
        <w:t xml:space="preserve">AI/ML </w:t>
      </w:r>
      <w:r w:rsidR="000C7D4A" w:rsidRPr="00A56467">
        <w:rPr>
          <w:rFonts w:ascii="Arial" w:hAnsi="Arial" w:cs="Arial"/>
        </w:rPr>
        <w:t xml:space="preserve">assisted positioning </w:t>
      </w:r>
      <w:r w:rsidR="00C9145C" w:rsidRPr="00A56467">
        <w:rPr>
          <w:rFonts w:ascii="Arial" w:hAnsi="Arial" w:cs="Arial"/>
        </w:rPr>
        <w:t xml:space="preserve">can be </w:t>
      </w:r>
      <w:r w:rsidR="00873242" w:rsidRPr="00A56467">
        <w:rPr>
          <w:rFonts w:ascii="Arial" w:hAnsi="Arial" w:cs="Arial"/>
        </w:rPr>
        <w:t xml:space="preserve">facilitated </w:t>
      </w:r>
      <w:r w:rsidR="006F22C0" w:rsidRPr="00A56467">
        <w:rPr>
          <w:rFonts w:ascii="Arial" w:hAnsi="Arial" w:cs="Arial"/>
        </w:rPr>
        <w:t>by utilizing multipath reporting</w:t>
      </w:r>
      <w:r w:rsidR="00654113" w:rsidRPr="00A56467">
        <w:rPr>
          <w:rFonts w:ascii="Arial" w:hAnsi="Arial" w:cs="Arial"/>
        </w:rPr>
        <w:t xml:space="preserve"> that was introduced in Rel-17</w:t>
      </w:r>
      <w:r w:rsidR="005076E1" w:rsidRPr="00A56467">
        <w:rPr>
          <w:rFonts w:ascii="Arial" w:hAnsi="Arial" w:cs="Arial"/>
        </w:rPr>
        <w:t>, particularly</w:t>
      </w:r>
      <w:r w:rsidR="006F22C0" w:rsidRPr="00A56467">
        <w:rPr>
          <w:rFonts w:ascii="Arial" w:hAnsi="Arial" w:cs="Arial"/>
        </w:rPr>
        <w:t xml:space="preserve"> </w:t>
      </w:r>
      <w:r w:rsidR="005076E1" w:rsidRPr="00A56467">
        <w:rPr>
          <w:rFonts w:ascii="Arial" w:hAnsi="Arial" w:cs="Arial"/>
        </w:rPr>
        <w:t>t</w:t>
      </w:r>
      <w:r w:rsidR="00D118CA" w:rsidRPr="00A56467">
        <w:rPr>
          <w:rFonts w:ascii="Arial" w:hAnsi="Arial" w:cs="Arial"/>
        </w:rPr>
        <w:t>he</w:t>
      </w:r>
      <w:r w:rsidR="00EF45FF" w:rsidRPr="00A56467">
        <w:rPr>
          <w:rFonts w:ascii="Arial" w:hAnsi="Arial" w:cs="Arial"/>
        </w:rPr>
        <w:t xml:space="preserve"> multiple paths reporting</w:t>
      </w:r>
      <w:r w:rsidR="009730BD" w:rsidRPr="00A56467">
        <w:rPr>
          <w:rFonts w:ascii="Arial" w:hAnsi="Arial" w:cs="Arial"/>
        </w:rPr>
        <w:t xml:space="preserve"> </w:t>
      </w:r>
      <w:r w:rsidR="002D37D2" w:rsidRPr="00A56467">
        <w:rPr>
          <w:rFonts w:ascii="Arial" w:hAnsi="Arial" w:cs="Arial"/>
        </w:rPr>
        <w:t>mechanism</w:t>
      </w:r>
      <w:r w:rsidR="009354EF" w:rsidRPr="00A56467">
        <w:rPr>
          <w:rFonts w:ascii="Arial" w:hAnsi="Arial" w:cs="Arial"/>
        </w:rPr>
        <w:t xml:space="preserve">. For DL-TDOA and Multi-RTT positioning, UE is capable of measuring and reporting </w:t>
      </w:r>
      <w:r w:rsidR="007509E5" w:rsidRPr="00A56467">
        <w:rPr>
          <w:rFonts w:ascii="Arial" w:hAnsi="Arial" w:cs="Arial"/>
        </w:rPr>
        <w:t xml:space="preserve">a </w:t>
      </w:r>
      <w:r w:rsidR="009354EF" w:rsidRPr="00A56467">
        <w:rPr>
          <w:rFonts w:ascii="Arial" w:hAnsi="Arial" w:cs="Arial"/>
        </w:rPr>
        <w:t xml:space="preserve">maximum </w:t>
      </w:r>
      <w:r w:rsidR="007509E5" w:rsidRPr="00A56467">
        <w:rPr>
          <w:rFonts w:ascii="Arial" w:hAnsi="Arial" w:cs="Arial"/>
        </w:rPr>
        <w:t xml:space="preserve">of </w:t>
      </w:r>
      <w:r w:rsidR="009354EF" w:rsidRPr="00A56467">
        <w:rPr>
          <w:rFonts w:ascii="Arial" w:hAnsi="Arial" w:cs="Arial"/>
        </w:rPr>
        <w:t xml:space="preserve">8 additional paths. In the measurement report, the </w:t>
      </w:r>
      <w:r w:rsidR="007509E5" w:rsidRPr="00A56467">
        <w:rPr>
          <w:rFonts w:ascii="Arial" w:hAnsi="Arial" w:cs="Arial"/>
        </w:rPr>
        <w:t xml:space="preserve">indices </w:t>
      </w:r>
      <w:r w:rsidR="009354EF" w:rsidRPr="00A56467">
        <w:rPr>
          <w:rFonts w:ascii="Arial" w:hAnsi="Arial" w:cs="Arial"/>
        </w:rPr>
        <w:t xml:space="preserve">of the additional paths and the associated relative path power measurement (PRS-RSRPP) </w:t>
      </w:r>
      <w:r w:rsidR="009354EF" w:rsidRPr="00A56467">
        <w:rPr>
          <w:rFonts w:ascii="Arial" w:hAnsi="Arial" w:cs="Arial"/>
        </w:rPr>
        <w:lastRenderedPageBreak/>
        <w:t xml:space="preserve">for each path could be reported. Likewise in UL case, the </w:t>
      </w:r>
      <w:proofErr w:type="spellStart"/>
      <w:r w:rsidR="009354EF" w:rsidRPr="00A56467">
        <w:rPr>
          <w:rFonts w:ascii="Arial" w:hAnsi="Arial" w:cs="Arial"/>
        </w:rPr>
        <w:t>gNB</w:t>
      </w:r>
      <w:proofErr w:type="spellEnd"/>
      <w:r w:rsidR="009354EF" w:rsidRPr="00A56467">
        <w:rPr>
          <w:rFonts w:ascii="Arial" w:hAnsi="Arial" w:cs="Arial"/>
        </w:rPr>
        <w:t xml:space="preserve"> could also report multipath measurement</w:t>
      </w:r>
      <w:r w:rsidR="00E02E61" w:rsidRPr="00A56467">
        <w:rPr>
          <w:rFonts w:ascii="Arial" w:hAnsi="Arial" w:cs="Arial"/>
        </w:rPr>
        <w:t>s</w:t>
      </w:r>
      <w:r w:rsidR="009354EF" w:rsidRPr="00A56467">
        <w:rPr>
          <w:rFonts w:ascii="Arial" w:hAnsi="Arial" w:cs="Arial"/>
        </w:rPr>
        <w:t xml:space="preserve"> </w:t>
      </w:r>
      <w:r w:rsidR="005636AE" w:rsidRPr="00A56467">
        <w:rPr>
          <w:rFonts w:ascii="Arial" w:hAnsi="Arial" w:cs="Arial"/>
        </w:rPr>
        <w:t>(</w:t>
      </w:r>
      <w:proofErr w:type="spellStart"/>
      <w:r w:rsidR="005636AE" w:rsidRPr="00A56467">
        <w:rPr>
          <w:rFonts w:ascii="Arial" w:hAnsi="Arial" w:cs="Arial"/>
        </w:rPr>
        <w:t>i.e</w:t>
      </w:r>
      <w:proofErr w:type="spellEnd"/>
      <w:r w:rsidR="005636AE" w:rsidRPr="00A56467">
        <w:rPr>
          <w:rFonts w:ascii="Arial" w:hAnsi="Arial" w:cs="Arial"/>
        </w:rPr>
        <w:t xml:space="preserve">, UL-RSRPP) </w:t>
      </w:r>
      <w:r w:rsidR="009354EF" w:rsidRPr="00A56467">
        <w:rPr>
          <w:rFonts w:ascii="Arial" w:hAnsi="Arial" w:cs="Arial"/>
        </w:rPr>
        <w:t>to LMF.</w:t>
      </w:r>
      <w:r w:rsidR="005636AE" w:rsidRPr="00A56467" w:rsidDel="005636AE">
        <w:rPr>
          <w:rFonts w:ascii="Arial" w:hAnsi="Arial" w:cs="Arial"/>
        </w:rPr>
        <w:t xml:space="preserve"> </w:t>
      </w:r>
    </w:p>
    <w:p w14:paraId="660C0396" w14:textId="77777777" w:rsidR="002D37D2" w:rsidRPr="00A56467" w:rsidRDefault="002D37D2" w:rsidP="00A06553">
      <w:pPr>
        <w:jc w:val="both"/>
        <w:rPr>
          <w:rFonts w:ascii="Arial" w:hAnsi="Arial" w:cs="Arial"/>
        </w:rPr>
      </w:pPr>
    </w:p>
    <w:p w14:paraId="41753281" w14:textId="4986EB90" w:rsidR="00377EE5" w:rsidRPr="00A56467" w:rsidRDefault="009C5F73" w:rsidP="00BC7688">
      <w:pPr>
        <w:jc w:val="both"/>
        <w:rPr>
          <w:rFonts w:ascii="Arial" w:hAnsi="Arial" w:cs="Arial"/>
        </w:rPr>
      </w:pPr>
      <w:r w:rsidRPr="00A56467">
        <w:rPr>
          <w:rFonts w:ascii="Arial" w:hAnsi="Arial" w:cs="Arial"/>
        </w:rPr>
        <w:t xml:space="preserve">By allowing UE/TRP to report </w:t>
      </w:r>
      <w:r w:rsidR="00E03010" w:rsidRPr="00A56467">
        <w:rPr>
          <w:rFonts w:ascii="Arial" w:hAnsi="Arial" w:cs="Arial"/>
        </w:rPr>
        <w:t xml:space="preserve">the </w:t>
      </w:r>
      <w:r w:rsidR="00874714" w:rsidRPr="00A56467">
        <w:rPr>
          <w:rFonts w:ascii="Arial" w:hAnsi="Arial" w:cs="Arial"/>
        </w:rPr>
        <w:t xml:space="preserve">received power of the </w:t>
      </w:r>
      <w:r w:rsidRPr="00A56467">
        <w:rPr>
          <w:rFonts w:ascii="Arial" w:hAnsi="Arial" w:cs="Arial"/>
        </w:rPr>
        <w:t xml:space="preserve">multipath </w:t>
      </w:r>
      <w:r w:rsidR="00874714" w:rsidRPr="00A56467">
        <w:rPr>
          <w:rFonts w:ascii="Arial" w:hAnsi="Arial" w:cs="Arial"/>
        </w:rPr>
        <w:t>component</w:t>
      </w:r>
      <w:r w:rsidR="0091019C" w:rsidRPr="00A56467">
        <w:rPr>
          <w:rFonts w:ascii="Arial" w:hAnsi="Arial" w:cs="Arial"/>
        </w:rPr>
        <w:t>s</w:t>
      </w:r>
      <w:r w:rsidRPr="00A56467">
        <w:rPr>
          <w:rFonts w:ascii="Arial" w:hAnsi="Arial" w:cs="Arial"/>
        </w:rPr>
        <w:t xml:space="preserve">, the LMF has the </w:t>
      </w:r>
      <w:r w:rsidR="00956560" w:rsidRPr="00A56467">
        <w:rPr>
          <w:rFonts w:ascii="Arial" w:hAnsi="Arial" w:cs="Arial"/>
        </w:rPr>
        <w:t xml:space="preserve">possibility </w:t>
      </w:r>
      <w:r w:rsidRPr="00A56467">
        <w:rPr>
          <w:rFonts w:ascii="Arial" w:hAnsi="Arial" w:cs="Arial"/>
        </w:rPr>
        <w:t xml:space="preserve">to process and measure </w:t>
      </w:r>
      <w:r w:rsidR="005F5569" w:rsidRPr="00A56467">
        <w:rPr>
          <w:rFonts w:ascii="Arial" w:hAnsi="Arial" w:cs="Arial"/>
        </w:rPr>
        <w:t xml:space="preserve">in </w:t>
      </w:r>
      <w:r w:rsidRPr="00A56467">
        <w:rPr>
          <w:rFonts w:ascii="Arial" w:hAnsi="Arial" w:cs="Arial"/>
        </w:rPr>
        <w:t xml:space="preserve">the </w:t>
      </w:r>
      <w:r w:rsidR="005F5627" w:rsidRPr="00A56467">
        <w:rPr>
          <w:rFonts w:ascii="Arial" w:hAnsi="Arial" w:cs="Arial"/>
        </w:rPr>
        <w:t>channel delay domain</w:t>
      </w:r>
      <w:r w:rsidRPr="00A56467">
        <w:rPr>
          <w:rFonts w:ascii="Arial" w:hAnsi="Arial" w:cs="Arial"/>
        </w:rPr>
        <w:t xml:space="preserve">. </w:t>
      </w:r>
      <w:r w:rsidR="00370D31" w:rsidRPr="00A56467">
        <w:rPr>
          <w:rFonts w:ascii="Arial" w:hAnsi="Arial" w:cs="Arial"/>
        </w:rPr>
        <w:t>Based on the outcome of positioning in Rel-17</w:t>
      </w:r>
      <w:r w:rsidR="00D004E7" w:rsidRPr="00A56467">
        <w:rPr>
          <w:rFonts w:ascii="Arial" w:hAnsi="Arial" w:cs="Arial"/>
        </w:rPr>
        <w:t xml:space="preserve">, </w:t>
      </w:r>
      <w:r w:rsidR="00D57F22" w:rsidRPr="00A56467">
        <w:rPr>
          <w:rFonts w:ascii="Arial" w:hAnsi="Arial" w:cs="Arial"/>
        </w:rPr>
        <w:t xml:space="preserve">it is up to LMF </w:t>
      </w:r>
      <w:r w:rsidR="00370D31" w:rsidRPr="00A56467">
        <w:rPr>
          <w:rFonts w:ascii="Arial" w:hAnsi="Arial" w:cs="Arial"/>
        </w:rPr>
        <w:t xml:space="preserve">on </w:t>
      </w:r>
      <w:r w:rsidR="00413606" w:rsidRPr="00A56467">
        <w:rPr>
          <w:rFonts w:ascii="Arial" w:hAnsi="Arial" w:cs="Arial"/>
        </w:rPr>
        <w:t xml:space="preserve">how </w:t>
      </w:r>
      <w:r w:rsidR="00370D31" w:rsidRPr="00A56467">
        <w:rPr>
          <w:rFonts w:ascii="Arial" w:hAnsi="Arial" w:cs="Arial"/>
        </w:rPr>
        <w:t xml:space="preserve">to utilize </w:t>
      </w:r>
      <w:r w:rsidR="00413606" w:rsidRPr="00A56467">
        <w:rPr>
          <w:rFonts w:ascii="Arial" w:hAnsi="Arial" w:cs="Arial"/>
        </w:rPr>
        <w:t>this information</w:t>
      </w:r>
      <w:r w:rsidR="003D3C02" w:rsidRPr="00A56467">
        <w:rPr>
          <w:rFonts w:ascii="Arial" w:hAnsi="Arial" w:cs="Arial"/>
        </w:rPr>
        <w:t xml:space="preserve"> </w:t>
      </w:r>
      <w:r w:rsidR="002E7F0B" w:rsidRPr="00A56467">
        <w:rPr>
          <w:rFonts w:ascii="Arial" w:hAnsi="Arial" w:cs="Arial"/>
        </w:rPr>
        <w:t>(i.e., implementation aspect of LMF)</w:t>
      </w:r>
      <w:r w:rsidR="00413606" w:rsidRPr="00A56467">
        <w:rPr>
          <w:rFonts w:ascii="Arial" w:hAnsi="Arial" w:cs="Arial"/>
        </w:rPr>
        <w:t xml:space="preserve">. We </w:t>
      </w:r>
      <w:r w:rsidR="002E7F0B" w:rsidRPr="00A56467">
        <w:rPr>
          <w:rFonts w:ascii="Arial" w:hAnsi="Arial" w:cs="Arial"/>
        </w:rPr>
        <w:t>consider</w:t>
      </w:r>
      <w:r w:rsidR="00413606" w:rsidRPr="00A56467">
        <w:rPr>
          <w:rFonts w:ascii="Arial" w:hAnsi="Arial" w:cs="Arial"/>
        </w:rPr>
        <w:t xml:space="preserve"> </w:t>
      </w:r>
      <w:r w:rsidR="00AA06B7" w:rsidRPr="00A56467">
        <w:rPr>
          <w:rFonts w:ascii="Arial" w:hAnsi="Arial" w:cs="Arial"/>
        </w:rPr>
        <w:t xml:space="preserve">the usage of </w:t>
      </w:r>
      <w:r w:rsidR="00413606" w:rsidRPr="00A56467">
        <w:rPr>
          <w:rFonts w:ascii="Arial" w:hAnsi="Arial" w:cs="Arial"/>
        </w:rPr>
        <w:t>AI/ML</w:t>
      </w:r>
      <w:r w:rsidR="00AA06B7" w:rsidRPr="00A56467">
        <w:rPr>
          <w:rFonts w:ascii="Arial" w:hAnsi="Arial" w:cs="Arial"/>
        </w:rPr>
        <w:t xml:space="preserve"> to </w:t>
      </w:r>
      <w:r w:rsidR="0043727A" w:rsidRPr="00A56467">
        <w:rPr>
          <w:rFonts w:ascii="Arial" w:hAnsi="Arial" w:cs="Arial"/>
        </w:rPr>
        <w:t>process such information</w:t>
      </w:r>
      <w:r w:rsidR="00413606" w:rsidRPr="00A56467">
        <w:rPr>
          <w:rFonts w:ascii="Arial" w:hAnsi="Arial" w:cs="Arial"/>
        </w:rPr>
        <w:t>,</w:t>
      </w:r>
      <w:r w:rsidR="002A167C" w:rsidRPr="00A56467">
        <w:rPr>
          <w:rFonts w:ascii="Arial" w:hAnsi="Arial" w:cs="Arial"/>
        </w:rPr>
        <w:t xml:space="preserve"> </w:t>
      </w:r>
      <w:r w:rsidR="00BE428E" w:rsidRPr="00A56467">
        <w:rPr>
          <w:rFonts w:ascii="Arial" w:hAnsi="Arial" w:cs="Arial"/>
        </w:rPr>
        <w:t>including</w:t>
      </w:r>
      <w:r w:rsidR="00413606" w:rsidRPr="00A56467">
        <w:rPr>
          <w:rFonts w:ascii="Arial" w:hAnsi="Arial" w:cs="Arial"/>
        </w:rPr>
        <w:t xml:space="preserve"> the collected path measurements from UE/TRP</w:t>
      </w:r>
      <w:r w:rsidR="00A03904" w:rsidRPr="00A56467">
        <w:rPr>
          <w:rFonts w:ascii="Arial" w:hAnsi="Arial" w:cs="Arial"/>
        </w:rPr>
        <w:t>, would be beneficial</w:t>
      </w:r>
      <w:r w:rsidR="006F22C0" w:rsidRPr="00A56467">
        <w:rPr>
          <w:rFonts w:ascii="Arial" w:hAnsi="Arial" w:cs="Arial"/>
        </w:rPr>
        <w:t xml:space="preserve"> in AI/ML </w:t>
      </w:r>
      <w:r w:rsidR="009B4058" w:rsidRPr="00A56467">
        <w:rPr>
          <w:rFonts w:ascii="Arial" w:hAnsi="Arial" w:cs="Arial"/>
        </w:rPr>
        <w:t xml:space="preserve">assisted positioning </w:t>
      </w:r>
      <w:r w:rsidR="006F22C0" w:rsidRPr="00A56467">
        <w:rPr>
          <w:rFonts w:ascii="Arial" w:hAnsi="Arial" w:cs="Arial"/>
        </w:rPr>
        <w:t>sub use-case</w:t>
      </w:r>
      <w:r w:rsidR="00A03904" w:rsidRPr="00A56467">
        <w:rPr>
          <w:rFonts w:ascii="Arial" w:hAnsi="Arial" w:cs="Arial"/>
        </w:rPr>
        <w:t>, especially to improve the positioning accuracy</w:t>
      </w:r>
      <w:r w:rsidR="00413606" w:rsidRPr="00A56467">
        <w:rPr>
          <w:rFonts w:ascii="Arial" w:hAnsi="Arial" w:cs="Arial"/>
        </w:rPr>
        <w:t xml:space="preserve">. </w:t>
      </w:r>
    </w:p>
    <w:p w14:paraId="6ACA43C6" w14:textId="77777777" w:rsidR="00377EE5" w:rsidRPr="00A56467" w:rsidRDefault="00377EE5" w:rsidP="005B48F3">
      <w:pPr>
        <w:rPr>
          <w:rFonts w:ascii="Arial" w:hAnsi="Arial" w:cs="Arial"/>
        </w:rPr>
      </w:pPr>
    </w:p>
    <w:p w14:paraId="6BEA3916" w14:textId="6289EF58" w:rsidR="00761723" w:rsidRPr="00A56467" w:rsidRDefault="005B48F3" w:rsidP="00BC7688">
      <w:pPr>
        <w:jc w:val="both"/>
        <w:rPr>
          <w:rFonts w:ascii="Arial" w:hAnsi="Arial" w:cs="Arial"/>
        </w:rPr>
      </w:pPr>
      <w:r w:rsidRPr="00A56467">
        <w:rPr>
          <w:rFonts w:ascii="Arial" w:hAnsi="Arial" w:cs="Arial"/>
        </w:rPr>
        <w:t>Multipath measurement and reporting</w:t>
      </w:r>
      <w:r w:rsidR="00F01D7A" w:rsidRPr="00A56467">
        <w:rPr>
          <w:rFonts w:ascii="Arial" w:hAnsi="Arial" w:cs="Arial"/>
        </w:rPr>
        <w:t xml:space="preserve"> </w:t>
      </w:r>
      <w:r w:rsidR="00AE0E7C" w:rsidRPr="00A56467">
        <w:rPr>
          <w:rFonts w:ascii="Arial" w:hAnsi="Arial" w:cs="Arial"/>
        </w:rPr>
        <w:t>open</w:t>
      </w:r>
      <w:r w:rsidRPr="00A56467">
        <w:rPr>
          <w:rFonts w:ascii="Arial" w:hAnsi="Arial" w:cs="Arial"/>
        </w:rPr>
        <w:t xml:space="preserve"> </w:t>
      </w:r>
      <w:r w:rsidR="00F83008" w:rsidRPr="00A56467">
        <w:rPr>
          <w:rFonts w:ascii="Arial" w:hAnsi="Arial" w:cs="Arial"/>
        </w:rPr>
        <w:t xml:space="preserve">up </w:t>
      </w:r>
      <w:r w:rsidRPr="00A56467">
        <w:rPr>
          <w:rFonts w:ascii="Arial" w:hAnsi="Arial" w:cs="Arial"/>
        </w:rPr>
        <w:t xml:space="preserve">a new opportunity for AI/ML </w:t>
      </w:r>
      <w:r w:rsidR="00761723" w:rsidRPr="00A56467">
        <w:rPr>
          <w:rFonts w:ascii="Arial" w:hAnsi="Arial" w:cs="Arial"/>
        </w:rPr>
        <w:t>deployment</w:t>
      </w:r>
      <w:r w:rsidRPr="00A56467">
        <w:rPr>
          <w:rFonts w:ascii="Arial" w:hAnsi="Arial" w:cs="Arial"/>
        </w:rPr>
        <w:t>, since LMF can collect more detailed channel information</w:t>
      </w:r>
      <w:r w:rsidR="00761723" w:rsidRPr="00A56467">
        <w:rPr>
          <w:rFonts w:ascii="Arial" w:hAnsi="Arial" w:cs="Arial"/>
        </w:rPr>
        <w:t xml:space="preserve"> from UE/TRP</w:t>
      </w:r>
      <w:r w:rsidRPr="00A56467">
        <w:rPr>
          <w:rFonts w:ascii="Arial" w:hAnsi="Arial" w:cs="Arial"/>
        </w:rPr>
        <w:t xml:space="preserve">. </w:t>
      </w:r>
      <w:r w:rsidR="005A2EE6" w:rsidRPr="00A56467">
        <w:rPr>
          <w:rFonts w:ascii="Arial" w:hAnsi="Arial" w:cs="Arial"/>
        </w:rPr>
        <w:t>For example, i</w:t>
      </w:r>
      <w:r w:rsidR="002A04B2" w:rsidRPr="00A56467">
        <w:rPr>
          <w:rFonts w:ascii="Arial" w:hAnsi="Arial" w:cs="Arial"/>
        </w:rPr>
        <w:t>n the legacy, LMF</w:t>
      </w:r>
      <w:r w:rsidR="00761723" w:rsidRPr="00A56467">
        <w:rPr>
          <w:rFonts w:ascii="Arial" w:hAnsi="Arial" w:cs="Arial"/>
        </w:rPr>
        <w:t xml:space="preserve"> would only obtain one timing measurement</w:t>
      </w:r>
      <w:r w:rsidR="00F83008" w:rsidRPr="00A56467">
        <w:rPr>
          <w:rFonts w:ascii="Arial" w:hAnsi="Arial" w:cs="Arial"/>
        </w:rPr>
        <w:t xml:space="preserve"> per measurement report</w:t>
      </w:r>
      <w:r w:rsidR="002A04B2" w:rsidRPr="00A56467">
        <w:rPr>
          <w:rFonts w:ascii="Arial" w:hAnsi="Arial" w:cs="Arial"/>
        </w:rPr>
        <w:t xml:space="preserve">. The accuracy of identifying LOS/NLOS mainly </w:t>
      </w:r>
      <w:r w:rsidR="006932A1" w:rsidRPr="00A56467">
        <w:rPr>
          <w:rFonts w:ascii="Arial" w:hAnsi="Arial" w:cs="Arial"/>
        </w:rPr>
        <w:t xml:space="preserve">relies </w:t>
      </w:r>
      <w:r w:rsidR="002A04B2" w:rsidRPr="00A56467">
        <w:rPr>
          <w:rFonts w:ascii="Arial" w:hAnsi="Arial" w:cs="Arial"/>
        </w:rPr>
        <w:t>on the UE</w:t>
      </w:r>
      <w:r w:rsidR="005A2EE6" w:rsidRPr="00A56467">
        <w:rPr>
          <w:rFonts w:ascii="Arial" w:hAnsi="Arial" w:cs="Arial"/>
        </w:rPr>
        <w:t xml:space="preserve">. But now the LMF </w:t>
      </w:r>
      <w:r w:rsidR="0020065E" w:rsidRPr="00A56467">
        <w:rPr>
          <w:rFonts w:ascii="Arial" w:hAnsi="Arial" w:cs="Arial"/>
        </w:rPr>
        <w:t xml:space="preserve">is capable of </w:t>
      </w:r>
      <w:r w:rsidR="00761723" w:rsidRPr="00A56467">
        <w:rPr>
          <w:rFonts w:ascii="Arial" w:hAnsi="Arial" w:cs="Arial"/>
        </w:rPr>
        <w:t>acquiring</w:t>
      </w:r>
      <w:r w:rsidR="005A2EE6" w:rsidRPr="00A56467">
        <w:rPr>
          <w:rFonts w:ascii="Arial" w:hAnsi="Arial" w:cs="Arial"/>
        </w:rPr>
        <w:t xml:space="preserve"> multiple path information</w:t>
      </w:r>
      <w:r w:rsidR="00761723" w:rsidRPr="00A56467">
        <w:rPr>
          <w:rFonts w:ascii="Arial" w:hAnsi="Arial" w:cs="Arial"/>
        </w:rPr>
        <w:t>. Having the path information including relative signal power (PRS-RSRPP) and relative delay of multiple propagation path, LMF can make its own decision on the LOS path identification.</w:t>
      </w:r>
    </w:p>
    <w:p w14:paraId="6E4364E9" w14:textId="146C1F34" w:rsidR="0031429E" w:rsidRPr="00A56467" w:rsidRDefault="0031429E" w:rsidP="00A56467">
      <w:pPr>
        <w:pStyle w:val="Caption"/>
        <w:rPr>
          <w:rFonts w:ascii="Arial" w:hAnsi="Arial" w:cs="Arial"/>
        </w:rPr>
      </w:pPr>
      <w:r w:rsidRPr="00A56467">
        <w:rPr>
          <w:rFonts w:ascii="Arial" w:hAnsi="Arial" w:cs="Arial"/>
        </w:rPr>
        <w:t xml:space="preserve">Observation </w:t>
      </w:r>
      <w:r w:rsidRPr="00A56467">
        <w:rPr>
          <w:rFonts w:ascii="Arial" w:hAnsi="Arial" w:cs="Arial"/>
        </w:rPr>
        <w:fldChar w:fldCharType="begin"/>
      </w:r>
      <w:r w:rsidRPr="00A56467">
        <w:rPr>
          <w:rFonts w:ascii="Arial" w:hAnsi="Arial" w:cs="Arial"/>
        </w:rPr>
        <w:instrText xml:space="preserve"> SEQ Observation \* ARABIC </w:instrText>
      </w:r>
      <w:r w:rsidRPr="00A56467">
        <w:rPr>
          <w:rFonts w:ascii="Arial" w:hAnsi="Arial" w:cs="Arial"/>
        </w:rPr>
        <w:fldChar w:fldCharType="separate"/>
      </w:r>
      <w:r w:rsidR="009B6664" w:rsidRPr="00A56467">
        <w:rPr>
          <w:rFonts w:ascii="Arial" w:hAnsi="Arial" w:cs="Arial"/>
          <w:noProof/>
        </w:rPr>
        <w:t>1</w:t>
      </w:r>
      <w:r w:rsidRPr="00A56467">
        <w:rPr>
          <w:rFonts w:ascii="Arial" w:hAnsi="Arial" w:cs="Arial"/>
        </w:rPr>
        <w:fldChar w:fldCharType="end"/>
      </w:r>
      <w:r w:rsidRPr="00A56467">
        <w:rPr>
          <w:rFonts w:ascii="Arial" w:hAnsi="Arial" w:cs="Arial"/>
        </w:rPr>
        <w:t xml:space="preserve">: </w:t>
      </w:r>
      <w:r w:rsidR="009B6664" w:rsidRPr="00A56467">
        <w:rPr>
          <w:rFonts w:ascii="Arial" w:hAnsi="Arial" w:cs="Arial"/>
        </w:rPr>
        <w:t>The multiple paths reporting from UE/TRP to LMF could assist network-side (e.g., LMF) to make its own decision on LOS path selection.</w:t>
      </w:r>
    </w:p>
    <w:p w14:paraId="7573E675" w14:textId="5909531C" w:rsidR="0009444F" w:rsidRPr="00A56467" w:rsidRDefault="00135F98" w:rsidP="00A06553">
      <w:pPr>
        <w:jc w:val="both"/>
        <w:rPr>
          <w:rFonts w:ascii="Arial" w:hAnsi="Arial" w:cs="Arial"/>
        </w:rPr>
      </w:pPr>
      <w:r w:rsidRPr="00A56467">
        <w:rPr>
          <w:rFonts w:ascii="Arial" w:hAnsi="Arial" w:cs="Arial"/>
        </w:rPr>
        <w:t xml:space="preserve">In principle, </w:t>
      </w:r>
      <w:r w:rsidR="00914007" w:rsidRPr="00A56467">
        <w:rPr>
          <w:rFonts w:ascii="Arial" w:hAnsi="Arial" w:cs="Arial"/>
        </w:rPr>
        <w:t>the network</w:t>
      </w:r>
      <w:r w:rsidR="00141A2B" w:rsidRPr="00A56467">
        <w:rPr>
          <w:rFonts w:ascii="Arial" w:hAnsi="Arial" w:cs="Arial"/>
        </w:rPr>
        <w:t xml:space="preserve"> (specifically, </w:t>
      </w:r>
      <w:r w:rsidR="00FD7765" w:rsidRPr="00A56467">
        <w:rPr>
          <w:rFonts w:ascii="Arial" w:hAnsi="Arial" w:cs="Arial"/>
        </w:rPr>
        <w:t>LMF</w:t>
      </w:r>
      <w:r w:rsidR="00141A2B" w:rsidRPr="00A56467">
        <w:rPr>
          <w:rFonts w:ascii="Arial" w:hAnsi="Arial" w:cs="Arial"/>
        </w:rPr>
        <w:t>)</w:t>
      </w:r>
      <w:r w:rsidR="00FD7765" w:rsidRPr="00A56467">
        <w:rPr>
          <w:rFonts w:ascii="Arial" w:hAnsi="Arial" w:cs="Arial"/>
        </w:rPr>
        <w:t xml:space="preserve"> can collect a huge amount of </w:t>
      </w:r>
      <w:r w:rsidR="00310E5C" w:rsidRPr="00A56467">
        <w:rPr>
          <w:rFonts w:ascii="Arial" w:hAnsi="Arial" w:cs="Arial"/>
        </w:rPr>
        <w:t>positioning measurement</w:t>
      </w:r>
      <w:r w:rsidR="00EC66FB" w:rsidRPr="00A56467">
        <w:rPr>
          <w:rFonts w:ascii="Arial" w:hAnsi="Arial" w:cs="Arial"/>
        </w:rPr>
        <w:t xml:space="preserve"> </w:t>
      </w:r>
      <w:r w:rsidR="005E407F" w:rsidRPr="00A56467">
        <w:rPr>
          <w:rFonts w:ascii="Arial" w:hAnsi="Arial" w:cs="Arial"/>
        </w:rPr>
        <w:t xml:space="preserve">data </w:t>
      </w:r>
      <w:r w:rsidR="00EC66FB" w:rsidRPr="00A56467">
        <w:rPr>
          <w:rFonts w:ascii="Arial" w:hAnsi="Arial" w:cs="Arial"/>
        </w:rPr>
        <w:t>which could be from different UEs/</w:t>
      </w:r>
      <w:proofErr w:type="spellStart"/>
      <w:r w:rsidR="00EC66FB" w:rsidRPr="00A56467">
        <w:rPr>
          <w:rFonts w:ascii="Arial" w:hAnsi="Arial" w:cs="Arial"/>
        </w:rPr>
        <w:t>gNBs</w:t>
      </w:r>
      <w:proofErr w:type="spellEnd"/>
      <w:r w:rsidR="00310E5C" w:rsidRPr="00A56467">
        <w:rPr>
          <w:rFonts w:ascii="Arial" w:hAnsi="Arial" w:cs="Arial"/>
        </w:rPr>
        <w:t>. It enable</w:t>
      </w:r>
      <w:r w:rsidR="0009444F" w:rsidRPr="00A56467">
        <w:rPr>
          <w:rFonts w:ascii="Arial" w:hAnsi="Arial" w:cs="Arial"/>
        </w:rPr>
        <w:t>s</w:t>
      </w:r>
      <w:r w:rsidR="00310E5C" w:rsidRPr="00A56467">
        <w:rPr>
          <w:rFonts w:ascii="Arial" w:hAnsi="Arial" w:cs="Arial"/>
        </w:rPr>
        <w:t xml:space="preserve"> </w:t>
      </w:r>
      <w:r w:rsidR="00D46DCD" w:rsidRPr="00A56467">
        <w:rPr>
          <w:rFonts w:ascii="Arial" w:hAnsi="Arial" w:cs="Arial"/>
        </w:rPr>
        <w:t xml:space="preserve">LMF to further create and train an AI/ML model </w:t>
      </w:r>
      <w:r w:rsidR="00DF0D99" w:rsidRPr="00A56467">
        <w:rPr>
          <w:rFonts w:ascii="Arial" w:hAnsi="Arial" w:cs="Arial"/>
        </w:rPr>
        <w:t xml:space="preserve">using the </w:t>
      </w:r>
      <w:r w:rsidR="00370D31" w:rsidRPr="00A56467">
        <w:rPr>
          <w:rFonts w:ascii="Arial" w:hAnsi="Arial" w:cs="Arial"/>
        </w:rPr>
        <w:t xml:space="preserve">set of </w:t>
      </w:r>
      <w:r w:rsidR="00DF0D99" w:rsidRPr="00A56467">
        <w:rPr>
          <w:rFonts w:ascii="Arial" w:hAnsi="Arial" w:cs="Arial"/>
        </w:rPr>
        <w:t xml:space="preserve">collected data. </w:t>
      </w:r>
      <w:r w:rsidR="00D46DCD" w:rsidRPr="00A56467">
        <w:rPr>
          <w:rFonts w:ascii="Arial" w:hAnsi="Arial" w:cs="Arial"/>
        </w:rPr>
        <w:t xml:space="preserve"> </w:t>
      </w:r>
      <w:r w:rsidR="00B240A1" w:rsidRPr="00A56467">
        <w:rPr>
          <w:rFonts w:ascii="Arial" w:hAnsi="Arial" w:cs="Arial"/>
        </w:rPr>
        <w:t>T</w:t>
      </w:r>
      <w:r w:rsidR="00FE12CA" w:rsidRPr="00A56467">
        <w:rPr>
          <w:rFonts w:ascii="Arial" w:hAnsi="Arial" w:cs="Arial"/>
        </w:rPr>
        <w:t>his</w:t>
      </w:r>
      <w:r w:rsidR="0009444F" w:rsidRPr="00A56467">
        <w:rPr>
          <w:rFonts w:ascii="Arial" w:hAnsi="Arial" w:cs="Arial"/>
        </w:rPr>
        <w:t xml:space="preserve"> method can be</w:t>
      </w:r>
      <w:r w:rsidR="00370D31" w:rsidRPr="00A56467">
        <w:rPr>
          <w:rFonts w:ascii="Arial" w:hAnsi="Arial" w:cs="Arial"/>
        </w:rPr>
        <w:t xml:space="preserve"> </w:t>
      </w:r>
      <w:r w:rsidR="00B240A1" w:rsidRPr="00A56467">
        <w:rPr>
          <w:rFonts w:ascii="Arial" w:hAnsi="Arial" w:cs="Arial"/>
        </w:rPr>
        <w:t xml:space="preserve">particularly </w:t>
      </w:r>
      <w:r w:rsidR="0009444F" w:rsidRPr="00A56467">
        <w:rPr>
          <w:rFonts w:ascii="Arial" w:hAnsi="Arial" w:cs="Arial"/>
        </w:rPr>
        <w:t>used for NLOS mitigation</w:t>
      </w:r>
      <w:r w:rsidR="00B240A1" w:rsidRPr="00A56467">
        <w:rPr>
          <w:rFonts w:ascii="Arial" w:hAnsi="Arial" w:cs="Arial"/>
        </w:rPr>
        <w:t xml:space="preserve"> and </w:t>
      </w:r>
      <w:r w:rsidR="00C433D6" w:rsidRPr="00A56467">
        <w:rPr>
          <w:rFonts w:ascii="Arial" w:hAnsi="Arial" w:cs="Arial"/>
        </w:rPr>
        <w:t xml:space="preserve">can </w:t>
      </w:r>
      <w:r w:rsidR="00B240A1" w:rsidRPr="00A56467">
        <w:rPr>
          <w:rFonts w:ascii="Arial" w:hAnsi="Arial" w:cs="Arial"/>
        </w:rPr>
        <w:t>achieve</w:t>
      </w:r>
      <w:r w:rsidR="00C433D6" w:rsidRPr="00A56467">
        <w:rPr>
          <w:rFonts w:ascii="Arial" w:hAnsi="Arial" w:cs="Arial"/>
        </w:rPr>
        <w:t xml:space="preserve"> an improve</w:t>
      </w:r>
      <w:r w:rsidR="00BC3EDC" w:rsidRPr="00A56467">
        <w:rPr>
          <w:rFonts w:ascii="Arial" w:hAnsi="Arial" w:cs="Arial"/>
        </w:rPr>
        <w:t>d</w:t>
      </w:r>
      <w:r w:rsidR="00C433D6" w:rsidRPr="00A56467">
        <w:rPr>
          <w:rFonts w:ascii="Arial" w:hAnsi="Arial" w:cs="Arial"/>
        </w:rPr>
        <w:t xml:space="preserve"> </w:t>
      </w:r>
      <w:r w:rsidR="00BC3EDC" w:rsidRPr="00A56467">
        <w:rPr>
          <w:rFonts w:ascii="Arial" w:hAnsi="Arial" w:cs="Arial"/>
        </w:rPr>
        <w:t>detection accuracy</w:t>
      </w:r>
      <w:r w:rsidR="0009444F" w:rsidRPr="00A56467">
        <w:rPr>
          <w:rFonts w:ascii="Arial" w:hAnsi="Arial" w:cs="Arial"/>
        </w:rPr>
        <w:t xml:space="preserve">. </w:t>
      </w:r>
    </w:p>
    <w:p w14:paraId="0DDDF6C4" w14:textId="77777777" w:rsidR="00A06553" w:rsidRPr="00A56467" w:rsidRDefault="00A06553" w:rsidP="00A06553">
      <w:pPr>
        <w:rPr>
          <w:rFonts w:ascii="Arial" w:hAnsi="Arial" w:cs="Arial"/>
          <w:lang w:eastAsia="ar-SA"/>
        </w:rPr>
      </w:pPr>
    </w:p>
    <w:p w14:paraId="6CABED0C" w14:textId="5FDEB8EF" w:rsidR="0064114F" w:rsidRPr="00A56467" w:rsidRDefault="00EB5F4C" w:rsidP="00EB5F4C">
      <w:pPr>
        <w:rPr>
          <w:rFonts w:ascii="Arial" w:hAnsi="Arial" w:cs="Arial"/>
        </w:rPr>
      </w:pPr>
      <w:r w:rsidRPr="00A56467">
        <w:rPr>
          <w:rFonts w:ascii="Arial" w:hAnsi="Arial" w:cs="Arial"/>
        </w:rPr>
        <w:t xml:space="preserve">The usage of </w:t>
      </w:r>
      <w:r w:rsidR="00070CB2" w:rsidRPr="00A56467">
        <w:rPr>
          <w:rFonts w:ascii="Arial" w:hAnsi="Arial" w:cs="Arial"/>
        </w:rPr>
        <w:t>AI/ML</w:t>
      </w:r>
      <w:r w:rsidRPr="00A56467">
        <w:rPr>
          <w:rFonts w:ascii="Arial" w:hAnsi="Arial" w:cs="Arial"/>
        </w:rPr>
        <w:t xml:space="preserve"> can be </w:t>
      </w:r>
      <w:r w:rsidR="006D5873" w:rsidRPr="00A56467">
        <w:rPr>
          <w:rFonts w:ascii="Arial" w:hAnsi="Arial" w:cs="Arial"/>
        </w:rPr>
        <w:t xml:space="preserve">briefly </w:t>
      </w:r>
      <w:r w:rsidRPr="00A56467">
        <w:rPr>
          <w:rFonts w:ascii="Arial" w:hAnsi="Arial" w:cs="Arial"/>
        </w:rPr>
        <w:t xml:space="preserve">divided into three phases: </w:t>
      </w:r>
    </w:p>
    <w:p w14:paraId="77E12523" w14:textId="38D45023" w:rsidR="0064114F" w:rsidRPr="00A56467" w:rsidRDefault="00EB5F4C">
      <w:pPr>
        <w:pStyle w:val="ListParagraph"/>
        <w:numPr>
          <w:ilvl w:val="0"/>
          <w:numId w:val="14"/>
        </w:numPr>
        <w:ind w:leftChars="0"/>
        <w:rPr>
          <w:rFonts w:ascii="Arial" w:hAnsi="Arial" w:cs="Arial"/>
        </w:rPr>
      </w:pPr>
      <w:r w:rsidRPr="00A56467">
        <w:rPr>
          <w:rFonts w:ascii="Arial" w:hAnsi="Arial" w:cs="Arial"/>
        </w:rPr>
        <w:t xml:space="preserve">Data </w:t>
      </w:r>
      <w:r w:rsidR="006C6760" w:rsidRPr="00A56467">
        <w:rPr>
          <w:rFonts w:ascii="Arial" w:hAnsi="Arial" w:cs="Arial"/>
        </w:rPr>
        <w:t>generation/</w:t>
      </w:r>
      <w:r w:rsidRPr="00A56467">
        <w:rPr>
          <w:rFonts w:ascii="Arial" w:hAnsi="Arial" w:cs="Arial"/>
        </w:rPr>
        <w:t>collection phase</w:t>
      </w:r>
    </w:p>
    <w:p w14:paraId="5E58E04B" w14:textId="1BDCDB23" w:rsidR="00E562A3" w:rsidRPr="00A56467" w:rsidRDefault="00EB5F4C">
      <w:pPr>
        <w:pStyle w:val="ListParagraph"/>
        <w:numPr>
          <w:ilvl w:val="0"/>
          <w:numId w:val="14"/>
        </w:numPr>
        <w:ind w:leftChars="0"/>
        <w:rPr>
          <w:rFonts w:ascii="Arial" w:hAnsi="Arial" w:cs="Arial"/>
        </w:rPr>
      </w:pPr>
      <w:r w:rsidRPr="00A56467">
        <w:rPr>
          <w:rFonts w:ascii="Arial" w:hAnsi="Arial" w:cs="Arial"/>
        </w:rPr>
        <w:t>Model training</w:t>
      </w:r>
      <w:r w:rsidR="004B248C" w:rsidRPr="00A56467">
        <w:rPr>
          <w:rFonts w:ascii="Arial" w:hAnsi="Arial" w:cs="Arial"/>
        </w:rPr>
        <w:t xml:space="preserve"> and updating</w:t>
      </w:r>
      <w:r w:rsidRPr="00A56467">
        <w:rPr>
          <w:rFonts w:ascii="Arial" w:hAnsi="Arial" w:cs="Arial"/>
        </w:rPr>
        <w:t xml:space="preserve"> phase</w:t>
      </w:r>
    </w:p>
    <w:p w14:paraId="628D9BE1" w14:textId="0EBCBE20" w:rsidR="00EB5F4C" w:rsidRPr="00A56467" w:rsidRDefault="00EB5F4C">
      <w:pPr>
        <w:pStyle w:val="ListParagraph"/>
        <w:numPr>
          <w:ilvl w:val="0"/>
          <w:numId w:val="14"/>
        </w:numPr>
        <w:ind w:leftChars="0"/>
        <w:rPr>
          <w:rFonts w:ascii="Arial" w:hAnsi="Arial" w:cs="Arial"/>
        </w:rPr>
      </w:pPr>
      <w:r w:rsidRPr="00A56467">
        <w:rPr>
          <w:rFonts w:ascii="Arial" w:hAnsi="Arial" w:cs="Arial"/>
        </w:rPr>
        <w:t xml:space="preserve">Model deployment phase </w:t>
      </w:r>
      <w:r w:rsidR="00620E69" w:rsidRPr="00A56467">
        <w:rPr>
          <w:rFonts w:ascii="Arial" w:hAnsi="Arial" w:cs="Arial"/>
        </w:rPr>
        <w:t>(Inference)</w:t>
      </w:r>
    </w:p>
    <w:p w14:paraId="430A02BE" w14:textId="77777777" w:rsidR="00715B77" w:rsidRPr="00A56467" w:rsidRDefault="00715B77" w:rsidP="00BC7688">
      <w:pPr>
        <w:jc w:val="both"/>
        <w:rPr>
          <w:rFonts w:ascii="Arial" w:hAnsi="Arial" w:cs="Arial"/>
        </w:rPr>
      </w:pPr>
    </w:p>
    <w:p w14:paraId="1C607E02" w14:textId="3321A05C" w:rsidR="006D5873" w:rsidRPr="00A56467" w:rsidRDefault="00370D31" w:rsidP="00BC7688">
      <w:pPr>
        <w:jc w:val="both"/>
        <w:rPr>
          <w:rFonts w:ascii="Arial" w:hAnsi="Arial" w:cs="Arial"/>
        </w:rPr>
      </w:pPr>
      <w:r w:rsidRPr="00A56467">
        <w:rPr>
          <w:rFonts w:ascii="Arial" w:hAnsi="Arial" w:cs="Arial"/>
        </w:rPr>
        <w:t>T</w:t>
      </w:r>
      <w:r w:rsidR="00EB5F4C" w:rsidRPr="00A56467">
        <w:rPr>
          <w:rFonts w:ascii="Arial" w:hAnsi="Arial" w:cs="Arial"/>
        </w:rPr>
        <w:t xml:space="preserve">hese three phases and the </w:t>
      </w:r>
      <w:r w:rsidR="004B248C" w:rsidRPr="00A56467">
        <w:rPr>
          <w:rFonts w:ascii="Arial" w:hAnsi="Arial" w:cs="Arial"/>
        </w:rPr>
        <w:t>involved communication units</w:t>
      </w:r>
      <w:r w:rsidRPr="00A56467">
        <w:rPr>
          <w:rFonts w:ascii="Arial" w:hAnsi="Arial" w:cs="Arial"/>
        </w:rPr>
        <w:t xml:space="preserve"> are illustrated in Figure 2</w:t>
      </w:r>
      <w:r w:rsidR="00EB5F4C" w:rsidRPr="00A56467">
        <w:rPr>
          <w:rFonts w:ascii="Arial" w:hAnsi="Arial" w:cs="Arial"/>
        </w:rPr>
        <w:t xml:space="preserve">. In the data </w:t>
      </w:r>
      <w:r w:rsidR="006C6760" w:rsidRPr="00A56467">
        <w:rPr>
          <w:rFonts w:ascii="Arial" w:hAnsi="Arial" w:cs="Arial"/>
        </w:rPr>
        <w:t>generation/</w:t>
      </w:r>
      <w:r w:rsidR="00EB5F4C" w:rsidRPr="00A56467">
        <w:rPr>
          <w:rFonts w:ascii="Arial" w:hAnsi="Arial" w:cs="Arial"/>
        </w:rPr>
        <w:t xml:space="preserve">collection phase, channel quality and multipath information are </w:t>
      </w:r>
      <w:r w:rsidR="00A939EA" w:rsidRPr="00A56467">
        <w:rPr>
          <w:rFonts w:ascii="Arial" w:hAnsi="Arial" w:cs="Arial"/>
        </w:rPr>
        <w:t>generated</w:t>
      </w:r>
      <w:r w:rsidR="00EB5F4C" w:rsidRPr="00A56467">
        <w:rPr>
          <w:rFonts w:ascii="Arial" w:hAnsi="Arial" w:cs="Arial"/>
        </w:rPr>
        <w:t xml:space="preserve"> and collected for further analysis. This procedure is </w:t>
      </w:r>
      <w:r w:rsidR="003035BB" w:rsidRPr="00A56467">
        <w:rPr>
          <w:rFonts w:ascii="Arial" w:hAnsi="Arial" w:cs="Arial"/>
        </w:rPr>
        <w:t xml:space="preserve">performed </w:t>
      </w:r>
      <w:r w:rsidR="00EB5F4C" w:rsidRPr="00A56467">
        <w:rPr>
          <w:rFonts w:ascii="Arial" w:hAnsi="Arial" w:cs="Arial"/>
        </w:rPr>
        <w:t xml:space="preserve">by </w:t>
      </w:r>
      <w:r w:rsidR="0083236C" w:rsidRPr="00A56467">
        <w:rPr>
          <w:rFonts w:ascii="Arial" w:hAnsi="Arial" w:cs="Arial"/>
        </w:rPr>
        <w:t>UE or</w:t>
      </w:r>
      <w:r w:rsidR="00EB5F4C" w:rsidRPr="00A56467">
        <w:rPr>
          <w:rFonts w:ascii="Arial" w:hAnsi="Arial" w:cs="Arial"/>
        </w:rPr>
        <w:t xml:space="preserve"> </w:t>
      </w:r>
      <w:proofErr w:type="spellStart"/>
      <w:r w:rsidR="00EB5F4C" w:rsidRPr="00A56467">
        <w:rPr>
          <w:rFonts w:ascii="Arial" w:hAnsi="Arial" w:cs="Arial"/>
        </w:rPr>
        <w:t>gNB</w:t>
      </w:r>
      <w:proofErr w:type="spellEnd"/>
      <w:r w:rsidR="003958CC" w:rsidRPr="00A56467">
        <w:rPr>
          <w:rFonts w:ascii="Arial" w:hAnsi="Arial" w:cs="Arial"/>
        </w:rPr>
        <w:t>,</w:t>
      </w:r>
      <w:r w:rsidR="002D1D95" w:rsidRPr="00A56467">
        <w:rPr>
          <w:rFonts w:ascii="Arial" w:hAnsi="Arial" w:cs="Arial"/>
        </w:rPr>
        <w:t xml:space="preserve"> </w:t>
      </w:r>
      <w:r w:rsidR="008D4A2B" w:rsidRPr="00A56467">
        <w:rPr>
          <w:rFonts w:ascii="Arial" w:hAnsi="Arial" w:cs="Arial"/>
        </w:rPr>
        <w:t>par</w:t>
      </w:r>
      <w:r w:rsidR="003958CC" w:rsidRPr="00A56467">
        <w:rPr>
          <w:rFonts w:ascii="Arial" w:hAnsi="Arial" w:cs="Arial"/>
        </w:rPr>
        <w:t>ticularly for the UE</w:t>
      </w:r>
      <w:r w:rsidR="00EB5F4C" w:rsidRPr="00A56467">
        <w:rPr>
          <w:rFonts w:ascii="Arial" w:hAnsi="Arial" w:cs="Arial"/>
        </w:rPr>
        <w:t xml:space="preserve"> </w:t>
      </w:r>
      <w:r w:rsidR="003F3316" w:rsidRPr="00A56467">
        <w:rPr>
          <w:rFonts w:ascii="Arial" w:hAnsi="Arial" w:cs="Arial"/>
        </w:rPr>
        <w:t>with a fixed-location</w:t>
      </w:r>
      <w:r w:rsidR="00EB5F4C" w:rsidRPr="00A56467">
        <w:rPr>
          <w:rFonts w:ascii="Arial" w:hAnsi="Arial" w:cs="Arial"/>
        </w:rPr>
        <w:t xml:space="preserve"> </w:t>
      </w:r>
      <w:r w:rsidR="008730CD" w:rsidRPr="00A56467">
        <w:rPr>
          <w:rFonts w:ascii="Arial" w:hAnsi="Arial" w:cs="Arial"/>
        </w:rPr>
        <w:t>that</w:t>
      </w:r>
      <w:r w:rsidR="00EB5F4C" w:rsidRPr="00A56467">
        <w:rPr>
          <w:rFonts w:ascii="Arial" w:hAnsi="Arial" w:cs="Arial"/>
        </w:rPr>
        <w:t xml:space="preserve"> </w:t>
      </w:r>
      <w:r w:rsidR="004B248C" w:rsidRPr="00A56467">
        <w:rPr>
          <w:rFonts w:ascii="Arial" w:hAnsi="Arial" w:cs="Arial"/>
        </w:rPr>
        <w:t xml:space="preserve">can </w:t>
      </w:r>
      <w:r w:rsidR="00EB5F4C" w:rsidRPr="00A56467">
        <w:rPr>
          <w:rFonts w:ascii="Arial" w:hAnsi="Arial" w:cs="Arial"/>
        </w:rPr>
        <w:t xml:space="preserve">provide an exact location. The sources of the data can differ in DL and UL cases. In DL, UE receives the reference signal and processes the data, while in UL, </w:t>
      </w:r>
      <w:r w:rsidR="00AE10F6" w:rsidRPr="00A56467">
        <w:rPr>
          <w:rFonts w:ascii="Arial" w:hAnsi="Arial" w:cs="Arial"/>
        </w:rPr>
        <w:t xml:space="preserve">the </w:t>
      </w:r>
      <w:proofErr w:type="spellStart"/>
      <w:r w:rsidR="00EB5F4C" w:rsidRPr="00A56467">
        <w:rPr>
          <w:rFonts w:ascii="Arial" w:hAnsi="Arial" w:cs="Arial"/>
        </w:rPr>
        <w:t>gNB</w:t>
      </w:r>
      <w:proofErr w:type="spellEnd"/>
      <w:r w:rsidR="00EB5F4C" w:rsidRPr="00A56467">
        <w:rPr>
          <w:rFonts w:ascii="Arial" w:hAnsi="Arial" w:cs="Arial"/>
        </w:rPr>
        <w:t xml:space="preserve"> perform</w:t>
      </w:r>
      <w:r w:rsidR="00DF5A79" w:rsidRPr="00A56467">
        <w:rPr>
          <w:rFonts w:ascii="Arial" w:hAnsi="Arial" w:cs="Arial"/>
        </w:rPr>
        <w:t>s</w:t>
      </w:r>
      <w:r w:rsidR="00EB5F4C" w:rsidRPr="00A56467">
        <w:rPr>
          <w:rFonts w:ascii="Arial" w:hAnsi="Arial" w:cs="Arial"/>
        </w:rPr>
        <w:t xml:space="preserve"> this procedure.</w:t>
      </w:r>
      <w:r w:rsidR="001E3A7B" w:rsidRPr="00A56467">
        <w:rPr>
          <w:rFonts w:ascii="Arial" w:hAnsi="Arial" w:cs="Arial"/>
        </w:rPr>
        <w:t xml:space="preserve"> </w:t>
      </w:r>
      <w:r w:rsidR="00EB5F4C" w:rsidRPr="00A56467">
        <w:rPr>
          <w:rFonts w:ascii="Arial" w:hAnsi="Arial" w:cs="Arial"/>
        </w:rPr>
        <w:t xml:space="preserve">After the measurement is </w:t>
      </w:r>
      <w:r w:rsidR="00AE10F6" w:rsidRPr="00A56467">
        <w:rPr>
          <w:rFonts w:ascii="Arial" w:hAnsi="Arial" w:cs="Arial"/>
        </w:rPr>
        <w:t>performed</w:t>
      </w:r>
      <w:r w:rsidR="00EB5F4C" w:rsidRPr="00A56467">
        <w:rPr>
          <w:rFonts w:ascii="Arial" w:hAnsi="Arial" w:cs="Arial"/>
        </w:rPr>
        <w:t xml:space="preserve">, </w:t>
      </w:r>
      <w:r w:rsidR="001E3A7B" w:rsidRPr="00A56467">
        <w:rPr>
          <w:rFonts w:ascii="Arial" w:hAnsi="Arial" w:cs="Arial"/>
        </w:rPr>
        <w:t xml:space="preserve">LMF collects </w:t>
      </w:r>
      <w:r w:rsidR="00CC601A" w:rsidRPr="00A56467">
        <w:rPr>
          <w:rFonts w:ascii="Arial" w:hAnsi="Arial" w:cs="Arial"/>
        </w:rPr>
        <w:t xml:space="preserve">the results, such as </w:t>
      </w:r>
      <w:r w:rsidR="00EB5F4C" w:rsidRPr="00A56467">
        <w:rPr>
          <w:rFonts w:ascii="Arial" w:hAnsi="Arial" w:cs="Arial"/>
        </w:rPr>
        <w:t xml:space="preserve">the path information, quality matrix and </w:t>
      </w:r>
      <w:r w:rsidR="00D324E8" w:rsidRPr="00A56467">
        <w:rPr>
          <w:rFonts w:ascii="Arial" w:hAnsi="Arial" w:cs="Arial"/>
        </w:rPr>
        <w:t xml:space="preserve">possible </w:t>
      </w:r>
      <w:r w:rsidR="00EB5F4C" w:rsidRPr="00A56467">
        <w:rPr>
          <w:rFonts w:ascii="Arial" w:hAnsi="Arial" w:cs="Arial"/>
        </w:rPr>
        <w:t>its own location</w:t>
      </w:r>
      <w:r w:rsidR="00D324E8" w:rsidRPr="00A56467">
        <w:rPr>
          <w:rFonts w:ascii="Arial" w:hAnsi="Arial" w:cs="Arial"/>
        </w:rPr>
        <w:t xml:space="preserve">. </w:t>
      </w:r>
      <w:r w:rsidR="001E3A7B" w:rsidRPr="00A56467">
        <w:rPr>
          <w:rFonts w:ascii="Arial" w:hAnsi="Arial" w:cs="Arial"/>
        </w:rPr>
        <w:t>It should be noted that in this phase, LMF also need</w:t>
      </w:r>
      <w:r w:rsidR="00A67193" w:rsidRPr="00A56467">
        <w:rPr>
          <w:rFonts w:ascii="Arial" w:hAnsi="Arial" w:cs="Arial"/>
        </w:rPr>
        <w:t>s</w:t>
      </w:r>
      <w:r w:rsidR="001E3A7B" w:rsidRPr="00A56467">
        <w:rPr>
          <w:rFonts w:ascii="Arial" w:hAnsi="Arial" w:cs="Arial"/>
        </w:rPr>
        <w:t xml:space="preserve"> to process and validate the data to furt</w:t>
      </w:r>
      <w:r w:rsidR="0049594B" w:rsidRPr="00A56467">
        <w:rPr>
          <w:rFonts w:ascii="Arial" w:hAnsi="Arial" w:cs="Arial"/>
        </w:rPr>
        <w:t>her transfer it to a training set as an input to the model training.</w:t>
      </w:r>
      <w:r w:rsidR="001E3A7B" w:rsidRPr="00A56467">
        <w:rPr>
          <w:rFonts w:ascii="Arial" w:hAnsi="Arial" w:cs="Arial"/>
        </w:rPr>
        <w:t xml:space="preserve"> </w:t>
      </w:r>
    </w:p>
    <w:p w14:paraId="64DE52D2" w14:textId="3A197B3D" w:rsidR="006D5873" w:rsidRPr="00A56467" w:rsidRDefault="006D5873" w:rsidP="00EB5F4C">
      <w:pPr>
        <w:rPr>
          <w:rFonts w:ascii="Arial" w:hAnsi="Arial" w:cs="Arial"/>
        </w:rPr>
      </w:pPr>
    </w:p>
    <w:p w14:paraId="3BD748B5" w14:textId="6B7548B1" w:rsidR="001E3A7B" w:rsidRPr="00A56467" w:rsidRDefault="00EB5F4C" w:rsidP="00BC7688">
      <w:pPr>
        <w:jc w:val="both"/>
        <w:rPr>
          <w:rFonts w:ascii="Arial" w:hAnsi="Arial" w:cs="Arial"/>
        </w:rPr>
      </w:pPr>
      <w:r w:rsidRPr="00A56467">
        <w:rPr>
          <w:rFonts w:ascii="Arial" w:hAnsi="Arial" w:cs="Arial"/>
        </w:rPr>
        <w:t xml:space="preserve">Once LMF collects a certain amount of data, LMF can perform </w:t>
      </w:r>
      <w:r w:rsidR="0049594B" w:rsidRPr="00A56467">
        <w:rPr>
          <w:rFonts w:ascii="Arial" w:hAnsi="Arial" w:cs="Arial"/>
        </w:rPr>
        <w:t>ML</w:t>
      </w:r>
      <w:r w:rsidRPr="00A56467">
        <w:rPr>
          <w:rFonts w:ascii="Arial" w:hAnsi="Arial" w:cs="Arial"/>
        </w:rPr>
        <w:t xml:space="preserve"> model training.</w:t>
      </w:r>
      <w:r w:rsidR="0049594B" w:rsidRPr="00A56467">
        <w:rPr>
          <w:rFonts w:ascii="Arial" w:hAnsi="Arial" w:cs="Arial"/>
        </w:rPr>
        <w:t xml:space="preserve"> </w:t>
      </w:r>
      <w:r w:rsidR="00935CF9" w:rsidRPr="00A56467">
        <w:rPr>
          <w:rFonts w:ascii="Arial" w:hAnsi="Arial" w:cs="Arial"/>
        </w:rPr>
        <w:t>Model training step</w:t>
      </w:r>
      <w:r w:rsidR="003254E6" w:rsidRPr="00A56467">
        <w:rPr>
          <w:rFonts w:ascii="Arial" w:hAnsi="Arial" w:cs="Arial"/>
        </w:rPr>
        <w:t xml:space="preserve"> may include </w:t>
      </w:r>
      <w:r w:rsidR="008E4ED6" w:rsidRPr="00A56467">
        <w:rPr>
          <w:rFonts w:ascii="Arial" w:hAnsi="Arial" w:cs="Arial"/>
        </w:rPr>
        <w:t xml:space="preserve">model selection, </w:t>
      </w:r>
      <w:r w:rsidR="00DB0FD1" w:rsidRPr="00A56467">
        <w:rPr>
          <w:rFonts w:ascii="Arial" w:hAnsi="Arial" w:cs="Arial"/>
        </w:rPr>
        <w:t xml:space="preserve">training, validation and testing. </w:t>
      </w:r>
      <w:r w:rsidR="00077ECD" w:rsidRPr="00A56467">
        <w:rPr>
          <w:rFonts w:ascii="Arial" w:hAnsi="Arial" w:cs="Arial"/>
        </w:rPr>
        <w:t>Lastly</w:t>
      </w:r>
      <w:r w:rsidR="004C6B77" w:rsidRPr="00A56467">
        <w:rPr>
          <w:rFonts w:ascii="Arial" w:hAnsi="Arial" w:cs="Arial"/>
        </w:rPr>
        <w:t xml:space="preserve">, </w:t>
      </w:r>
      <w:r w:rsidR="00A67193" w:rsidRPr="00A56467">
        <w:rPr>
          <w:rFonts w:ascii="Arial" w:hAnsi="Arial" w:cs="Arial"/>
        </w:rPr>
        <w:t xml:space="preserve">at </w:t>
      </w:r>
      <w:r w:rsidR="004C6B77" w:rsidRPr="00A56467">
        <w:rPr>
          <w:rFonts w:ascii="Arial" w:hAnsi="Arial" w:cs="Arial"/>
        </w:rPr>
        <w:t>t</w:t>
      </w:r>
      <w:r w:rsidRPr="00A56467">
        <w:rPr>
          <w:rFonts w:ascii="Arial" w:hAnsi="Arial" w:cs="Arial"/>
        </w:rPr>
        <w:t xml:space="preserve">he output </w:t>
      </w:r>
      <w:r w:rsidR="004C6B77" w:rsidRPr="00A56467">
        <w:rPr>
          <w:rFonts w:ascii="Arial" w:hAnsi="Arial" w:cs="Arial"/>
        </w:rPr>
        <w:t xml:space="preserve">from the training </w:t>
      </w:r>
      <w:r w:rsidR="00842662" w:rsidRPr="00A56467">
        <w:rPr>
          <w:rFonts w:ascii="Arial" w:hAnsi="Arial" w:cs="Arial"/>
        </w:rPr>
        <w:t xml:space="preserve">phase, an inference model </w:t>
      </w:r>
      <w:r w:rsidR="004C6B77" w:rsidRPr="00A56467">
        <w:rPr>
          <w:rFonts w:ascii="Arial" w:hAnsi="Arial" w:cs="Arial"/>
        </w:rPr>
        <w:t xml:space="preserve">will </w:t>
      </w:r>
      <w:r w:rsidR="00D0349C" w:rsidRPr="00A56467">
        <w:rPr>
          <w:rFonts w:ascii="Arial" w:hAnsi="Arial" w:cs="Arial"/>
        </w:rPr>
        <w:t xml:space="preserve">be </w:t>
      </w:r>
      <w:r w:rsidR="006D5873" w:rsidRPr="00A56467">
        <w:rPr>
          <w:rFonts w:ascii="Arial" w:hAnsi="Arial" w:cs="Arial"/>
        </w:rPr>
        <w:t>deploy</w:t>
      </w:r>
      <w:r w:rsidR="00D0349C" w:rsidRPr="00A56467">
        <w:rPr>
          <w:rFonts w:ascii="Arial" w:hAnsi="Arial" w:cs="Arial"/>
        </w:rPr>
        <w:t>ed</w:t>
      </w:r>
      <w:r w:rsidRPr="00A56467">
        <w:rPr>
          <w:rFonts w:ascii="Arial" w:hAnsi="Arial" w:cs="Arial"/>
        </w:rPr>
        <w:t xml:space="preserve"> in UE or </w:t>
      </w:r>
      <w:proofErr w:type="spellStart"/>
      <w:r w:rsidRPr="00A56467">
        <w:rPr>
          <w:rFonts w:ascii="Arial" w:hAnsi="Arial" w:cs="Arial"/>
        </w:rPr>
        <w:t>gNB</w:t>
      </w:r>
      <w:proofErr w:type="spellEnd"/>
      <w:r w:rsidR="00842662" w:rsidRPr="00A56467">
        <w:rPr>
          <w:rFonts w:ascii="Arial" w:hAnsi="Arial" w:cs="Arial"/>
        </w:rPr>
        <w:t xml:space="preserve"> or LMF</w:t>
      </w:r>
      <w:r w:rsidR="00DD6F0C" w:rsidRPr="00A56467">
        <w:rPr>
          <w:rFonts w:ascii="Arial" w:hAnsi="Arial" w:cs="Arial"/>
        </w:rPr>
        <w:t xml:space="preserve"> to handle specific inference operation, e.g., N</w:t>
      </w:r>
      <w:r w:rsidR="00FD2DC7" w:rsidRPr="00A56467">
        <w:rPr>
          <w:rFonts w:ascii="Arial" w:hAnsi="Arial" w:cs="Arial"/>
        </w:rPr>
        <w:t>LOS detection</w:t>
      </w:r>
      <w:r w:rsidRPr="00A56467">
        <w:rPr>
          <w:rFonts w:ascii="Arial" w:hAnsi="Arial" w:cs="Arial"/>
        </w:rPr>
        <w:t xml:space="preserve">. </w:t>
      </w:r>
    </w:p>
    <w:p w14:paraId="6CE738C6" w14:textId="03CA4E4C" w:rsidR="00EB5F4C" w:rsidRPr="00A56467" w:rsidRDefault="00947F60" w:rsidP="00EB5F4C">
      <w:pPr>
        <w:rPr>
          <w:rFonts w:ascii="Arial" w:hAnsi="Arial" w:cs="Arial"/>
          <w:lang w:val="en-CA"/>
        </w:rPr>
      </w:pPr>
      <w:r w:rsidRPr="00A56467">
        <w:rPr>
          <w:rFonts w:ascii="Arial" w:hAnsi="Arial" w:cs="Arial"/>
          <w:noProof/>
        </w:rPr>
        <mc:AlternateContent>
          <mc:Choice Requires="wpg">
            <w:drawing>
              <wp:anchor distT="0" distB="0" distL="114300" distR="114300" simplePos="0" relativeHeight="251658240" behindDoc="0" locked="0" layoutInCell="1" allowOverlap="1" wp14:anchorId="4AA49934" wp14:editId="36F72FF9">
                <wp:simplePos x="0" y="0"/>
                <wp:positionH relativeFrom="margin">
                  <wp:posOffset>320675</wp:posOffset>
                </wp:positionH>
                <wp:positionV relativeFrom="paragraph">
                  <wp:posOffset>158115</wp:posOffset>
                </wp:positionV>
                <wp:extent cx="5356225" cy="1167130"/>
                <wp:effectExtent l="0" t="0" r="15875" b="13970"/>
                <wp:wrapTopAndBottom/>
                <wp:docPr id="2" name="Group 2"/>
                <wp:cNvGraphicFramePr/>
                <a:graphic xmlns:a="http://schemas.openxmlformats.org/drawingml/2006/main">
                  <a:graphicData uri="http://schemas.microsoft.com/office/word/2010/wordprocessingGroup">
                    <wpg:wgp>
                      <wpg:cNvGrpSpPr/>
                      <wpg:grpSpPr>
                        <a:xfrm>
                          <a:off x="0" y="0"/>
                          <a:ext cx="5356225" cy="1167130"/>
                          <a:chOff x="0" y="0"/>
                          <a:chExt cx="5356225" cy="1167761"/>
                        </a:xfrm>
                      </wpg:grpSpPr>
                      <wps:wsp>
                        <wps:cNvPr id="3" name="Rectangle: Rounded Corners 5"/>
                        <wps:cNvSpPr/>
                        <wps:spPr>
                          <a:xfrm>
                            <a:off x="0" y="15105"/>
                            <a:ext cx="1322249" cy="1152656"/>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4472C4"/>
                          </a:solidFill>
                          <a:ln w="12701" cap="flat">
                            <a:solidFill>
                              <a:srgbClr val="2F528F"/>
                            </a:solidFill>
                            <a:prstDash val="solid"/>
                            <a:miter/>
                          </a:ln>
                        </wps:spPr>
                        <wps:txb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wps:txbx>
                        <wps:bodyPr vert="horz" wrap="square" lIns="91440" tIns="45720" rIns="91440" bIns="45720" anchor="ctr" anchorCtr="0" compatLnSpc="0">
                          <a:noAutofit/>
                        </wps:bodyPr>
                      </wps:wsp>
                      <wps:wsp>
                        <wps:cNvPr id="4" name="Rectangle: Rounded Corners 6"/>
                        <wps:cNvSpPr/>
                        <wps:spPr>
                          <a:xfrm>
                            <a:off x="1978039" y="3172"/>
                            <a:ext cx="1322249" cy="1139205"/>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ED7D31"/>
                          </a:solidFill>
                          <a:ln w="12701" cap="flat">
                            <a:solidFill>
                              <a:srgbClr val="AE5A21"/>
                            </a:solidFill>
                            <a:prstDash val="solid"/>
                            <a:miter/>
                          </a:ln>
                        </wps:spPr>
                        <wps:txb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wps:txbx>
                        <wps:bodyPr vert="horz" wrap="square" lIns="91440" tIns="45720" rIns="91440" bIns="45720" anchor="ctr" anchorCtr="0" compatLnSpc="0">
                          <a:noAutofit/>
                        </wps:bodyPr>
                      </wps:wsp>
                      <wps:wsp>
                        <wps:cNvPr id="5" name="Rectangle: Rounded Corners 7"/>
                        <wps:cNvSpPr/>
                        <wps:spPr>
                          <a:xfrm>
                            <a:off x="3976167" y="0"/>
                            <a:ext cx="1380058" cy="1142378"/>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70AD47"/>
                          </a:solidFill>
                          <a:ln w="12701" cap="flat">
                            <a:solidFill>
                              <a:srgbClr val="507E32"/>
                            </a:solidFill>
                            <a:prstDash val="solid"/>
                            <a:miter/>
                          </a:ln>
                        </wps:spPr>
                        <wps:txb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wps:txbx>
                        <wps:bodyPr vert="horz" wrap="square" lIns="91440" tIns="45720" rIns="91440" bIns="45720" anchor="ctr" anchorCtr="0" compatLnSpc="0">
                          <a:noAutofit/>
                        </wps:bodyPr>
                      </wps:wsp>
                      <wps:wsp>
                        <wps:cNvPr id="6" name="Arrow: Right 8"/>
                        <wps:cNvSpPr/>
                        <wps:spPr>
                          <a:xfrm>
                            <a:off x="1375623" y="492431"/>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s:wsp>
                        <wps:cNvPr id="7" name="Arrow: Right 9"/>
                        <wps:cNvSpPr/>
                        <wps:spPr>
                          <a:xfrm>
                            <a:off x="3370057" y="454923"/>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g:wgp>
                  </a:graphicData>
                </a:graphic>
              </wp:anchor>
            </w:drawing>
          </mc:Choice>
          <mc:Fallback xmlns:w16du="http://schemas.microsoft.com/office/word/2023/wordml/word16du">
            <w:pict>
              <v:group w14:anchorId="4AA49934" id="Group 2" o:spid="_x0000_s1026" style="position:absolute;margin-left:25.25pt;margin-top:12.45pt;width:421.75pt;height:91.9pt;z-index:251658240;mso-position-horizontal-relative:margin" coordsize="53562,11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">
                <v:shape id="Rectangle: Rounded Corners 5" o:spid="_x0000_s1027" style="position:absolute;top:151;width:13222;height:11526;visibility:visible;mso-wrap-style:square;v-text-anchor:middle" coordsize="1322249,11526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" adj="-11796480,,5400" path="m192109,at,,384218,384218,192109,,,192109l,960547at,768438,384218,1152656,,960547,192109,1152656l1130140,1152656at938031,768438,1322249,1152656,1130140,1152656,1322249,960547l1322249,192109at938031,,1322249,384218,1322249,192109,1130140,l192109,xe" fillcolor="#4472c4" strokecolor="#2f528f" strokeweight=".35281mm">
                  <v:stroke joinstyle="miter"/>
                  <v:formulas/>
                  <v:path arrowok="t" o:connecttype="custom" o:connectlocs="661125,0;1322249,576328;661125,1152656;0,576328" o:connectangles="270,0,90,180" textboxrect="56269,56269,1265980,1096387"/>
                  <v:textbo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/gNB</w:t>
                        </w:r>
                        <w:r>
                          <w:rPr>
                            <w:lang w:val="en-CA"/>
                          </w:rPr>
                          <w:t>)</w:t>
                        </w:r>
                      </w:p>
                    </w:txbxContent>
                  </v:textbox>
                </v:shape>
                <v:shape id="Rectangle: Rounded Corners 6" o:spid="_x0000_s1028" style="position:absolute;left:19780;top:31;width:13222;height:11392;visibility:visible;mso-wrap-style:square;v-text-anchor:middle" coordsize="1322249,1139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" adj="-11796480,,5400" path="m189868,at,,379736,379736,189868,,,189868l,949337at,759469,379736,1139205,,949337,189868,1139205l1132381,1139205at942513,759469,1322249,1139205,1132381,1139205,1322249,949337l1322249,189868at942513,,1322249,379736,1322249,189868,1132381,l189868,xe" fillcolor="#ed7d31" strokecolor="#ae5a21" strokeweight=".35281mm">
                  <v:stroke joinstyle="miter"/>
                  <v:formulas/>
                  <v:path arrowok="t" o:connecttype="custom" o:connectlocs="661125,0;1322249,569603;661125,1139205;0,569603" o:connectangles="270,0,90,180" textboxrect="55612,55612,1266637,1083593"/>
                  <v:textbo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v:textbox>
                </v:shape>
                <v:shape id="Rectangle: Rounded Corners 7" o:spid="_x0000_s1029" style="position:absolute;left:39761;width:13801;height:11423;visibility:visible;mso-wrap-style:square;v-text-anchor:middle" coordsize="1380058,11423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" adj="-11796480,,5400" path="m190396,at,,380792,380792,190396,,,190396l,951982at,761586,380792,1142378,,951982,190396,1142378l1189662,1142378at999266,761586,1380058,1142378,1189662,1142378,1380058,951982l1380058,190396at999266,,1380058,380792,1380058,190396,1189662,l190396,xe" fillcolor="#70ad47" strokecolor="#507e32" strokeweight=".35281mm">
                  <v:stroke joinstyle="miter"/>
                  <v:formulas/>
                  <v:path arrowok="t" o:connecttype="custom" o:connectlocs="690029,0;1380058,571189;690029,1142378;0,571189" o:connectangles="270,0,90,180" textboxrect="55767,55767,1324291,1086611"/>
                  <v:textbo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(UE/gNB/LMF)</w:t>
                        </w:r>
                      </w:p>
                    </w:txbxContent>
                  </v:textbox>
                </v:shape>
                <v:shape id="Arrow: Right 8" o:spid="_x0000_s1030" style="position:absolute;left:13756;top:4924;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v:shape id="Arrow: Right 9" o:spid="_x0000_s1031" style="position:absolute;left:33700;top:4549;width:5490;height:1892;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&#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w10:wrap type="topAndBottom" anchorx="margin"/>
              </v:group>
            </w:pict>
          </mc:Fallback>
        </mc:AlternateContent>
      </w:r>
    </w:p>
    <w:p w14:paraId="5140A7E4" w14:textId="275FF544" w:rsidR="00EB5F4C" w:rsidRPr="00A56467" w:rsidRDefault="00EB5F4C" w:rsidP="00F974B3">
      <w:pPr>
        <w:jc w:val="center"/>
        <w:rPr>
          <w:rFonts w:ascii="Arial" w:hAnsi="Arial" w:cs="Arial"/>
          <w:b/>
          <w:bCs/>
        </w:rPr>
      </w:pPr>
    </w:p>
    <w:p w14:paraId="46DF544A" w14:textId="4C225D4D" w:rsidR="00715B77" w:rsidRPr="00A56467" w:rsidRDefault="00715B77" w:rsidP="00F974B3">
      <w:pPr>
        <w:jc w:val="center"/>
        <w:rPr>
          <w:rFonts w:ascii="Arial" w:hAnsi="Arial" w:cs="Arial"/>
        </w:rPr>
      </w:pPr>
      <w:r w:rsidRPr="00A56467">
        <w:rPr>
          <w:rFonts w:ascii="Arial" w:hAnsi="Arial" w:cs="Arial"/>
          <w:b/>
          <w:bCs/>
        </w:rPr>
        <w:t>Figure 2: Procedure of Machine learning utilization for positioning.</w:t>
      </w:r>
    </w:p>
    <w:p w14:paraId="195EFC93" w14:textId="06F54B17" w:rsidR="00EB5F4C" w:rsidRPr="00A56467" w:rsidRDefault="00EB5F4C" w:rsidP="008B2915">
      <w:pPr>
        <w:jc w:val="both"/>
        <w:rPr>
          <w:rFonts w:ascii="Arial" w:hAnsi="Arial" w:cs="Arial"/>
        </w:rPr>
      </w:pPr>
    </w:p>
    <w:p w14:paraId="318FDFDF" w14:textId="77777777" w:rsidR="00715B77" w:rsidRPr="00A56467" w:rsidRDefault="00715B77" w:rsidP="004B248C">
      <w:pPr>
        <w:rPr>
          <w:rFonts w:ascii="Arial" w:hAnsi="Arial" w:cs="Arial"/>
          <w:b/>
          <w:lang w:eastAsia="x-none"/>
        </w:rPr>
      </w:pPr>
    </w:p>
    <w:p w14:paraId="3609DCB5" w14:textId="0620679F" w:rsidR="004B248C" w:rsidRPr="00A56467" w:rsidRDefault="00A82FF7" w:rsidP="006A14C4">
      <w:pPr>
        <w:pStyle w:val="Caption"/>
        <w:rPr>
          <w:rFonts w:ascii="Arial" w:hAnsi="Arial" w:cs="Arial"/>
        </w:rPr>
      </w:pPr>
      <w:bookmarkStart w:id="2" w:name="_Toc101976820"/>
      <w:bookmarkStart w:id="3" w:name="_Toc101976858"/>
      <w:bookmarkStart w:id="4" w:name="_Ref110937221"/>
      <w:bookmarkStart w:id="5" w:name="_Toc115172966"/>
      <w:bookmarkStart w:id="6" w:name="_Toc115173073"/>
      <w:bookmarkStart w:id="7" w:name="_Toc117862815"/>
      <w:bookmarkStart w:id="8" w:name="_Toc131515241"/>
      <w:r w:rsidRPr="00A56467">
        <w:rPr>
          <w:rFonts w:ascii="Arial" w:hAnsi="Arial" w:cs="Arial"/>
        </w:rPr>
        <w:t xml:space="preserve">Observation </w:t>
      </w:r>
      <w:r w:rsidRPr="00A56467">
        <w:rPr>
          <w:rFonts w:ascii="Arial" w:hAnsi="Arial" w:cs="Arial"/>
        </w:rPr>
        <w:fldChar w:fldCharType="begin"/>
      </w:r>
      <w:r w:rsidRPr="00A56467">
        <w:rPr>
          <w:rFonts w:ascii="Arial" w:hAnsi="Arial" w:cs="Arial"/>
        </w:rPr>
        <w:instrText xml:space="preserve"> SEQ Observation \* ARABIC </w:instrText>
      </w:r>
      <w:r w:rsidRPr="00A56467">
        <w:rPr>
          <w:rFonts w:ascii="Arial" w:hAnsi="Arial" w:cs="Arial"/>
        </w:rPr>
        <w:fldChar w:fldCharType="separate"/>
      </w:r>
      <w:r w:rsidR="009B6664" w:rsidRPr="00A56467">
        <w:rPr>
          <w:rFonts w:ascii="Arial" w:hAnsi="Arial" w:cs="Arial"/>
          <w:noProof/>
        </w:rPr>
        <w:t>2</w:t>
      </w:r>
      <w:r w:rsidRPr="00A56467">
        <w:rPr>
          <w:rFonts w:ascii="Arial" w:hAnsi="Arial" w:cs="Arial"/>
        </w:rPr>
        <w:fldChar w:fldCharType="end"/>
      </w:r>
      <w:r w:rsidRPr="00A56467">
        <w:rPr>
          <w:rFonts w:ascii="Arial" w:hAnsi="Arial" w:cs="Arial"/>
        </w:rPr>
        <w:t xml:space="preserve">: </w:t>
      </w:r>
      <w:r w:rsidR="004B248C" w:rsidRPr="00A56467">
        <w:rPr>
          <w:rFonts w:ascii="Arial" w:hAnsi="Arial" w:cs="Arial"/>
          <w:lang w:eastAsia="x-none"/>
        </w:rPr>
        <w:t xml:space="preserve">The procedure of </w:t>
      </w:r>
      <w:r w:rsidR="00280322" w:rsidRPr="00A56467">
        <w:rPr>
          <w:rFonts w:ascii="Arial" w:hAnsi="Arial" w:cs="Arial"/>
          <w:lang w:eastAsia="x-none"/>
        </w:rPr>
        <w:t>AI/</w:t>
      </w:r>
      <w:r w:rsidR="004B248C" w:rsidRPr="00A56467">
        <w:rPr>
          <w:rFonts w:ascii="Arial" w:hAnsi="Arial" w:cs="Arial"/>
          <w:bCs/>
        </w:rPr>
        <w:t xml:space="preserve">ML for positioning can be at least </w:t>
      </w:r>
      <w:r w:rsidR="00C95E4C" w:rsidRPr="00A56467">
        <w:rPr>
          <w:rFonts w:ascii="Arial" w:hAnsi="Arial" w:cs="Arial"/>
          <w:bCs/>
        </w:rPr>
        <w:t>divided</w:t>
      </w:r>
      <w:r w:rsidR="004B248C" w:rsidRPr="00A56467">
        <w:rPr>
          <w:rFonts w:ascii="Arial" w:hAnsi="Arial" w:cs="Arial"/>
          <w:bCs/>
        </w:rPr>
        <w:t xml:space="preserve"> in three </w:t>
      </w:r>
      <w:r w:rsidR="00370D31" w:rsidRPr="00A56467">
        <w:rPr>
          <w:rFonts w:ascii="Arial" w:hAnsi="Arial" w:cs="Arial"/>
          <w:bCs/>
        </w:rPr>
        <w:t>phases</w:t>
      </w:r>
      <w:r w:rsidR="00C95E4C" w:rsidRPr="00A56467">
        <w:rPr>
          <w:rFonts w:ascii="Arial" w:hAnsi="Arial" w:cs="Arial"/>
          <w:bCs/>
        </w:rPr>
        <w:t>:</w:t>
      </w:r>
      <w:bookmarkEnd w:id="2"/>
      <w:bookmarkEnd w:id="3"/>
      <w:bookmarkEnd w:id="4"/>
      <w:bookmarkEnd w:id="5"/>
      <w:bookmarkEnd w:id="6"/>
      <w:bookmarkEnd w:id="7"/>
      <w:bookmarkEnd w:id="8"/>
    </w:p>
    <w:p w14:paraId="1B6A200F" w14:textId="0B0CFEC3" w:rsidR="00C95E4C" w:rsidRPr="00A56467" w:rsidRDefault="00C95E4C">
      <w:pPr>
        <w:pStyle w:val="ListParagraph"/>
        <w:numPr>
          <w:ilvl w:val="0"/>
          <w:numId w:val="12"/>
        </w:numPr>
        <w:ind w:leftChars="0"/>
        <w:rPr>
          <w:rFonts w:ascii="Arial" w:hAnsi="Arial" w:cs="Arial"/>
          <w:b/>
          <w:bCs/>
        </w:rPr>
      </w:pPr>
      <w:r w:rsidRPr="00A56467">
        <w:rPr>
          <w:rFonts w:ascii="Arial" w:hAnsi="Arial" w:cs="Arial"/>
          <w:b/>
          <w:bCs/>
        </w:rPr>
        <w:t xml:space="preserve">Data </w:t>
      </w:r>
      <w:r w:rsidR="00A939EA" w:rsidRPr="00A56467">
        <w:rPr>
          <w:rFonts w:ascii="Arial" w:hAnsi="Arial" w:cs="Arial"/>
          <w:b/>
          <w:bCs/>
        </w:rPr>
        <w:t>generation/</w:t>
      </w:r>
      <w:r w:rsidRPr="00A56467">
        <w:rPr>
          <w:rFonts w:ascii="Arial" w:hAnsi="Arial" w:cs="Arial"/>
          <w:b/>
          <w:bCs/>
        </w:rPr>
        <w:t>collection with data processing and validation,</w:t>
      </w:r>
    </w:p>
    <w:p w14:paraId="55D66DAB" w14:textId="0C49811A" w:rsidR="00C95E4C" w:rsidRPr="00A56467" w:rsidRDefault="00C95E4C">
      <w:pPr>
        <w:pStyle w:val="ListParagraph"/>
        <w:numPr>
          <w:ilvl w:val="0"/>
          <w:numId w:val="12"/>
        </w:numPr>
        <w:ind w:leftChars="0"/>
        <w:rPr>
          <w:rFonts w:ascii="Arial" w:hAnsi="Arial" w:cs="Arial"/>
          <w:b/>
          <w:bCs/>
        </w:rPr>
      </w:pPr>
      <w:r w:rsidRPr="00A56467">
        <w:rPr>
          <w:rFonts w:ascii="Arial" w:hAnsi="Arial" w:cs="Arial"/>
          <w:b/>
          <w:bCs/>
        </w:rPr>
        <w:t>Model Training and updating,</w:t>
      </w:r>
    </w:p>
    <w:p w14:paraId="13CE8A06" w14:textId="69BCF52F" w:rsidR="00C95E4C" w:rsidRPr="00A56467" w:rsidRDefault="00C95E4C">
      <w:pPr>
        <w:pStyle w:val="ListParagraph"/>
        <w:numPr>
          <w:ilvl w:val="0"/>
          <w:numId w:val="12"/>
        </w:numPr>
        <w:ind w:leftChars="0"/>
        <w:rPr>
          <w:rFonts w:ascii="Arial" w:hAnsi="Arial" w:cs="Arial"/>
          <w:b/>
          <w:bCs/>
        </w:rPr>
      </w:pPr>
      <w:r w:rsidRPr="00A56467">
        <w:rPr>
          <w:rFonts w:ascii="Arial" w:hAnsi="Arial" w:cs="Arial"/>
          <w:b/>
          <w:bCs/>
        </w:rPr>
        <w:t>Model deployment.</w:t>
      </w:r>
    </w:p>
    <w:p w14:paraId="5FEB8259" w14:textId="77777777" w:rsidR="0096035C" w:rsidRPr="00A56467" w:rsidRDefault="0096035C" w:rsidP="008B2915">
      <w:pPr>
        <w:jc w:val="both"/>
        <w:rPr>
          <w:rFonts w:ascii="Arial" w:hAnsi="Arial" w:cs="Arial"/>
        </w:rPr>
      </w:pPr>
    </w:p>
    <w:p w14:paraId="7D8E0014" w14:textId="77777777" w:rsidR="00C15196" w:rsidRPr="00A56467" w:rsidRDefault="00C15196" w:rsidP="00902BC4">
      <w:pPr>
        <w:jc w:val="both"/>
        <w:rPr>
          <w:rFonts w:ascii="Arial" w:hAnsi="Arial" w:cs="Arial"/>
          <w:lang w:eastAsia="x-none"/>
        </w:rPr>
      </w:pPr>
    </w:p>
    <w:p w14:paraId="4B4B8542" w14:textId="2E363302" w:rsidR="001E11C0" w:rsidRPr="00A56467" w:rsidRDefault="001E11C0" w:rsidP="001E11C0">
      <w:pPr>
        <w:pStyle w:val="Caption"/>
        <w:rPr>
          <w:rFonts w:ascii="Arial" w:hAnsi="Arial" w:cs="Arial"/>
          <w:bCs/>
        </w:rPr>
      </w:pPr>
      <w:bookmarkStart w:id="9" w:name="_Toc142664629"/>
      <w:r w:rsidRPr="00A56467">
        <w:rPr>
          <w:rFonts w:ascii="Arial" w:hAnsi="Arial" w:cs="Arial"/>
        </w:rPr>
        <w:lastRenderedPageBreak/>
        <w:t xml:space="preserve">Proposal </w:t>
      </w:r>
      <w:r w:rsidRPr="00A56467">
        <w:rPr>
          <w:rFonts w:ascii="Arial" w:hAnsi="Arial" w:cs="Arial"/>
        </w:rPr>
        <w:fldChar w:fldCharType="begin"/>
      </w:r>
      <w:r w:rsidRPr="00A56467">
        <w:rPr>
          <w:rFonts w:ascii="Arial" w:hAnsi="Arial" w:cs="Arial"/>
        </w:rPr>
        <w:instrText xml:space="preserve"> SEQ Proposal \* ARABIC </w:instrText>
      </w:r>
      <w:r w:rsidRPr="00A56467">
        <w:rPr>
          <w:rFonts w:ascii="Arial" w:hAnsi="Arial" w:cs="Arial"/>
        </w:rPr>
        <w:fldChar w:fldCharType="separate"/>
      </w:r>
      <w:r w:rsidR="00914266" w:rsidRPr="00A56467">
        <w:rPr>
          <w:rFonts w:ascii="Arial" w:hAnsi="Arial" w:cs="Arial"/>
          <w:noProof/>
        </w:rPr>
        <w:t>1</w:t>
      </w:r>
      <w:r w:rsidRPr="00A56467">
        <w:rPr>
          <w:rFonts w:ascii="Arial" w:hAnsi="Arial" w:cs="Arial"/>
        </w:rPr>
        <w:fldChar w:fldCharType="end"/>
      </w:r>
      <w:r w:rsidRPr="00A56467">
        <w:rPr>
          <w:rFonts w:ascii="Arial" w:hAnsi="Arial" w:cs="Arial"/>
        </w:rPr>
        <w:t xml:space="preserve">: Support </w:t>
      </w:r>
      <w:r w:rsidR="003447C4" w:rsidRPr="00A56467">
        <w:rPr>
          <w:rFonts w:ascii="Arial" w:hAnsi="Arial" w:cs="Arial"/>
        </w:rPr>
        <w:t>AI/ML with model transfer</w:t>
      </w:r>
      <w:r w:rsidR="005149D6" w:rsidRPr="00A56467">
        <w:rPr>
          <w:rFonts w:ascii="Arial" w:hAnsi="Arial" w:cs="Arial"/>
        </w:rPr>
        <w:t xml:space="preserve"> in which the inference model is either in UE or </w:t>
      </w:r>
      <w:proofErr w:type="spellStart"/>
      <w:r w:rsidR="005149D6" w:rsidRPr="00A56467">
        <w:rPr>
          <w:rFonts w:ascii="Arial" w:hAnsi="Arial" w:cs="Arial"/>
        </w:rPr>
        <w:t>gNB</w:t>
      </w:r>
      <w:proofErr w:type="spellEnd"/>
      <w:r w:rsidR="005149D6" w:rsidRPr="00A56467">
        <w:rPr>
          <w:rFonts w:ascii="Arial" w:hAnsi="Arial" w:cs="Arial"/>
        </w:rPr>
        <w:t xml:space="preserve"> </w:t>
      </w:r>
      <w:r w:rsidR="00646E6E" w:rsidRPr="00A56467">
        <w:rPr>
          <w:rFonts w:ascii="Arial" w:hAnsi="Arial" w:cs="Arial"/>
        </w:rPr>
        <w:t>and LMF to create and train the AI/ML model</w:t>
      </w:r>
      <w:r w:rsidRPr="00A56467">
        <w:rPr>
          <w:rFonts w:ascii="Arial" w:hAnsi="Arial" w:cs="Arial"/>
        </w:rPr>
        <w:t>.</w:t>
      </w:r>
      <w:bookmarkEnd w:id="9"/>
    </w:p>
    <w:p w14:paraId="3EBBF24F" w14:textId="77777777" w:rsidR="001E11C0" w:rsidRPr="00A56467" w:rsidRDefault="001E11C0" w:rsidP="00902BC4">
      <w:pPr>
        <w:jc w:val="both"/>
        <w:rPr>
          <w:rFonts w:ascii="Arial" w:hAnsi="Arial" w:cs="Arial"/>
          <w:lang w:eastAsia="x-none"/>
        </w:rPr>
      </w:pPr>
    </w:p>
    <w:p w14:paraId="4A43B6D1" w14:textId="773DAFFD" w:rsidR="0029063B" w:rsidRPr="00A56467" w:rsidRDefault="0029063B" w:rsidP="0029063B">
      <w:pPr>
        <w:jc w:val="both"/>
        <w:rPr>
          <w:rFonts w:ascii="Arial" w:hAnsi="Arial" w:cs="Arial"/>
        </w:rPr>
      </w:pPr>
      <w:r w:rsidRPr="00A56467">
        <w:rPr>
          <w:rFonts w:ascii="Arial" w:hAnsi="Arial" w:cs="Arial"/>
        </w:rPr>
        <w:t xml:space="preserve">In RAN1#112b-e meeting, the data collection for model training for AI/ML based positioning were discussed and made a working assumption. </w:t>
      </w:r>
      <w:r w:rsidR="00EA4DA0" w:rsidRPr="00A56467">
        <w:rPr>
          <w:rFonts w:ascii="Arial" w:hAnsi="Arial" w:cs="Arial"/>
        </w:rPr>
        <w:t xml:space="preserve">There was no related progress in RAN1#113 meeting. </w:t>
      </w:r>
      <w:r w:rsidRPr="00A56467">
        <w:rPr>
          <w:rFonts w:ascii="Arial" w:hAnsi="Arial" w:cs="Arial"/>
        </w:rPr>
        <w:t>We consider the working assumptions are quite reasonable and required so that RAN1 can move forward in making some good progress. We can continue further to scrutinise the details. Hence, we propose to confirm the working assumptions related to the data collection for model training for AI/ML based positioning made in RAN1#112b-e meeting.</w:t>
      </w:r>
    </w:p>
    <w:p w14:paraId="22C939F5" w14:textId="77777777" w:rsidR="0029063B" w:rsidRPr="00A56467" w:rsidRDefault="0029063B" w:rsidP="0029063B">
      <w:pPr>
        <w:jc w:val="both"/>
        <w:rPr>
          <w:rFonts w:ascii="Arial" w:hAnsi="Arial" w:cs="Arial"/>
        </w:rPr>
      </w:pPr>
    </w:p>
    <w:p w14:paraId="1CC1312A" w14:textId="149562F7" w:rsidR="0029063B" w:rsidRPr="00A56467" w:rsidRDefault="0029063B" w:rsidP="0029063B">
      <w:pPr>
        <w:pStyle w:val="Caption"/>
        <w:rPr>
          <w:rFonts w:ascii="Arial" w:hAnsi="Arial" w:cs="Arial"/>
        </w:rPr>
      </w:pPr>
      <w:bookmarkStart w:id="10" w:name="_Toc142664630"/>
      <w:r w:rsidRPr="00A56467">
        <w:rPr>
          <w:rFonts w:ascii="Arial" w:hAnsi="Arial" w:cs="Arial"/>
        </w:rPr>
        <w:t xml:space="preserve">Proposal </w:t>
      </w:r>
      <w:r w:rsidRPr="00A56467">
        <w:rPr>
          <w:rFonts w:ascii="Arial" w:hAnsi="Arial" w:cs="Arial"/>
        </w:rPr>
        <w:fldChar w:fldCharType="begin"/>
      </w:r>
      <w:r w:rsidRPr="00A56467">
        <w:rPr>
          <w:rFonts w:ascii="Arial" w:hAnsi="Arial" w:cs="Arial"/>
        </w:rPr>
        <w:instrText xml:space="preserve"> SEQ Proposal \* ARABIC </w:instrText>
      </w:r>
      <w:r w:rsidRPr="00A56467">
        <w:rPr>
          <w:rFonts w:ascii="Arial" w:hAnsi="Arial" w:cs="Arial"/>
        </w:rPr>
        <w:fldChar w:fldCharType="separate"/>
      </w:r>
      <w:r w:rsidR="00914266" w:rsidRPr="00A56467">
        <w:rPr>
          <w:rFonts w:ascii="Arial" w:hAnsi="Arial" w:cs="Arial"/>
          <w:noProof/>
        </w:rPr>
        <w:t>2</w:t>
      </w:r>
      <w:r w:rsidRPr="00A56467">
        <w:rPr>
          <w:rFonts w:ascii="Arial" w:hAnsi="Arial" w:cs="Arial"/>
        </w:rPr>
        <w:fldChar w:fldCharType="end"/>
      </w:r>
      <w:r w:rsidRPr="00A56467">
        <w:rPr>
          <w:rFonts w:ascii="Arial" w:hAnsi="Arial" w:cs="Arial"/>
        </w:rPr>
        <w:t xml:space="preserve">: Confirm the working assumptions related to the data collection </w:t>
      </w:r>
      <w:r w:rsidR="007A58C5" w:rsidRPr="00A56467">
        <w:rPr>
          <w:rFonts w:ascii="Arial" w:hAnsi="Arial" w:cs="Arial"/>
        </w:rPr>
        <w:t>for model</w:t>
      </w:r>
      <w:r w:rsidRPr="00A56467">
        <w:rPr>
          <w:rFonts w:ascii="Arial" w:hAnsi="Arial" w:cs="Arial"/>
        </w:rPr>
        <w:t xml:space="preserve"> training for AI/ML based positioning made in RAN1#112b-e meeting</w:t>
      </w:r>
      <w:r w:rsidR="00083E8C" w:rsidRPr="00A56467">
        <w:rPr>
          <w:rFonts w:ascii="Arial" w:hAnsi="Arial" w:cs="Arial"/>
        </w:rPr>
        <w:t>.</w:t>
      </w:r>
      <w:bookmarkEnd w:id="10"/>
    </w:p>
    <w:p w14:paraId="31F16309" w14:textId="0A1F54F6" w:rsidR="00D978C0" w:rsidRPr="00A56467" w:rsidRDefault="00D978C0" w:rsidP="008B2915">
      <w:pPr>
        <w:jc w:val="both"/>
        <w:rPr>
          <w:rFonts w:ascii="Arial" w:hAnsi="Arial" w:cs="Arial"/>
          <w:lang w:val="en-US"/>
        </w:rPr>
      </w:pPr>
    </w:p>
    <w:p w14:paraId="7A867180" w14:textId="6F454668" w:rsidR="000B6ABB" w:rsidRPr="00A56467" w:rsidRDefault="00630178" w:rsidP="008B2915">
      <w:pPr>
        <w:jc w:val="both"/>
        <w:rPr>
          <w:rFonts w:ascii="Arial" w:hAnsi="Arial" w:cs="Arial"/>
        </w:rPr>
      </w:pPr>
      <w:r w:rsidRPr="00A56467">
        <w:rPr>
          <w:rFonts w:ascii="Arial" w:hAnsi="Arial" w:cs="Arial"/>
          <w:lang w:val="en-US"/>
        </w:rPr>
        <w:t xml:space="preserve">One of the </w:t>
      </w:r>
      <w:r w:rsidR="004B037F" w:rsidRPr="00A56467">
        <w:rPr>
          <w:rFonts w:ascii="Arial" w:hAnsi="Arial" w:cs="Arial"/>
          <w:lang w:val="en-US"/>
        </w:rPr>
        <w:t xml:space="preserve">topics discussed in the last meeting is training data generation/collection. </w:t>
      </w:r>
      <w:r w:rsidR="004B037F" w:rsidRPr="00A56467">
        <w:rPr>
          <w:rFonts w:ascii="Arial" w:hAnsi="Arial" w:cs="Arial"/>
        </w:rPr>
        <w:t xml:space="preserve">ML model training relies on the known properties learnt from the training data, which contains measurements from the UE or </w:t>
      </w:r>
      <w:proofErr w:type="spellStart"/>
      <w:r w:rsidR="004B037F" w:rsidRPr="00A56467">
        <w:rPr>
          <w:rFonts w:ascii="Arial" w:hAnsi="Arial" w:cs="Arial"/>
        </w:rPr>
        <w:t>gNB</w:t>
      </w:r>
      <w:proofErr w:type="spellEnd"/>
      <w:r w:rsidR="004B037F" w:rsidRPr="00A56467">
        <w:rPr>
          <w:rFonts w:ascii="Arial" w:hAnsi="Arial" w:cs="Arial"/>
        </w:rPr>
        <w:t xml:space="preserve"> (as the input to the ML model) and the ground truth value (as the expected output from the ML model given specific input set). Only by feeding the ML model with a sufficiently large input set and the expected output set, LMF can obtain a robust inference model. To fulfil the above requirement, there should be some specific reporting from UE/</w:t>
      </w:r>
      <w:proofErr w:type="spellStart"/>
      <w:r w:rsidR="004B037F" w:rsidRPr="00A56467">
        <w:rPr>
          <w:rFonts w:ascii="Arial" w:hAnsi="Arial" w:cs="Arial"/>
        </w:rPr>
        <w:t>gNB</w:t>
      </w:r>
      <w:proofErr w:type="spellEnd"/>
      <w:r w:rsidR="004B037F" w:rsidRPr="00A56467">
        <w:rPr>
          <w:rFonts w:ascii="Arial" w:hAnsi="Arial" w:cs="Arial"/>
        </w:rPr>
        <w:t xml:space="preserve"> to LMF to allow the LMF to collect the right information for model training. </w:t>
      </w:r>
      <w:r w:rsidR="006B7CE0" w:rsidRPr="00A56467">
        <w:rPr>
          <w:rFonts w:ascii="Arial" w:hAnsi="Arial" w:cs="Arial"/>
          <w:lang w:val="en-US"/>
        </w:rPr>
        <w:t>Regarding</w:t>
      </w:r>
      <w:r w:rsidR="00524D9A" w:rsidRPr="00A56467">
        <w:rPr>
          <w:rFonts w:ascii="Arial" w:hAnsi="Arial" w:cs="Arial"/>
          <w:lang w:val="en-US"/>
        </w:rPr>
        <w:t xml:space="preserve"> the </w:t>
      </w:r>
      <w:r w:rsidR="006B7CE0" w:rsidRPr="00A56467">
        <w:rPr>
          <w:rFonts w:ascii="Arial" w:hAnsi="Arial" w:cs="Arial"/>
          <w:lang w:val="en-US"/>
        </w:rPr>
        <w:t>data collection from UE/</w:t>
      </w:r>
      <w:proofErr w:type="spellStart"/>
      <w:r w:rsidR="006B7CE0" w:rsidRPr="00A56467">
        <w:rPr>
          <w:rFonts w:ascii="Arial" w:hAnsi="Arial" w:cs="Arial"/>
          <w:lang w:val="en-US"/>
        </w:rPr>
        <w:t>gNB</w:t>
      </w:r>
      <w:proofErr w:type="spellEnd"/>
      <w:r w:rsidR="006B7CE0" w:rsidRPr="00A56467">
        <w:rPr>
          <w:rFonts w:ascii="Arial" w:hAnsi="Arial" w:cs="Arial"/>
          <w:lang w:val="en-US"/>
        </w:rPr>
        <w:t xml:space="preserve">, </w:t>
      </w:r>
      <w:r w:rsidR="000B6ABB" w:rsidRPr="00A56467">
        <w:rPr>
          <w:rFonts w:ascii="Arial" w:hAnsi="Arial" w:cs="Arial"/>
          <w:lang w:val="en-US"/>
        </w:rPr>
        <w:t>The UE/</w:t>
      </w:r>
      <w:proofErr w:type="spellStart"/>
      <w:r w:rsidR="000B6ABB" w:rsidRPr="00A56467">
        <w:rPr>
          <w:rFonts w:ascii="Arial" w:hAnsi="Arial" w:cs="Arial"/>
          <w:lang w:val="en-US"/>
        </w:rPr>
        <w:t>gNB</w:t>
      </w:r>
      <w:proofErr w:type="spellEnd"/>
      <w:r w:rsidR="000B6ABB" w:rsidRPr="00A56467">
        <w:rPr>
          <w:rFonts w:ascii="Arial" w:hAnsi="Arial" w:cs="Arial"/>
          <w:lang w:val="en-US"/>
        </w:rPr>
        <w:t xml:space="preserve"> </w:t>
      </w:r>
      <w:r w:rsidR="00183727" w:rsidRPr="00A56467">
        <w:rPr>
          <w:rFonts w:ascii="Arial" w:hAnsi="Arial" w:cs="Arial"/>
          <w:lang w:val="en-US"/>
        </w:rPr>
        <w:t xml:space="preserve">can </w:t>
      </w:r>
      <w:r w:rsidR="000B6ABB" w:rsidRPr="00A56467">
        <w:rPr>
          <w:rFonts w:ascii="Arial" w:hAnsi="Arial" w:cs="Arial"/>
          <w:lang w:val="en-US"/>
        </w:rPr>
        <w:t>reports channel observation information to the LMF. The channel observation information may consist of the observed power delay profiles (</w:t>
      </w:r>
      <w:r w:rsidR="00CC5E25" w:rsidRPr="00A56467">
        <w:rPr>
          <w:rFonts w:ascii="Arial" w:hAnsi="Arial" w:cs="Arial"/>
          <w:lang w:val="en-US"/>
        </w:rPr>
        <w:t>PDP</w:t>
      </w:r>
      <w:r w:rsidR="000B6ABB" w:rsidRPr="00A56467">
        <w:rPr>
          <w:rFonts w:ascii="Arial" w:hAnsi="Arial" w:cs="Arial"/>
          <w:lang w:val="en-US"/>
        </w:rPr>
        <w:t xml:space="preserve">), power metrics, SNR, </w:t>
      </w:r>
      <w:r w:rsidR="00183727" w:rsidRPr="00A56467">
        <w:rPr>
          <w:rFonts w:ascii="Arial" w:hAnsi="Arial" w:cs="Arial"/>
          <w:lang w:val="en-US"/>
        </w:rPr>
        <w:t xml:space="preserve">and </w:t>
      </w:r>
      <w:r w:rsidR="006C2498" w:rsidRPr="00A56467">
        <w:rPr>
          <w:rFonts w:ascii="Arial" w:hAnsi="Arial" w:cs="Arial"/>
          <w:lang w:val="en-US"/>
        </w:rPr>
        <w:t xml:space="preserve">other </w:t>
      </w:r>
      <w:r w:rsidR="000B6ABB" w:rsidRPr="00A56467">
        <w:rPr>
          <w:rFonts w:ascii="Arial" w:hAnsi="Arial" w:cs="Arial"/>
          <w:lang w:val="en-US"/>
        </w:rPr>
        <w:t xml:space="preserve">channel characteristics, etc. that may be used </w:t>
      </w:r>
      <w:r w:rsidR="006C2498" w:rsidRPr="00A56467">
        <w:rPr>
          <w:rFonts w:ascii="Arial" w:hAnsi="Arial" w:cs="Arial"/>
          <w:lang w:val="en-US"/>
        </w:rPr>
        <w:t xml:space="preserve">as the input for AI/ML </w:t>
      </w:r>
      <w:r w:rsidR="006F44BB" w:rsidRPr="00A56467">
        <w:rPr>
          <w:rFonts w:ascii="Arial" w:hAnsi="Arial" w:cs="Arial"/>
          <w:lang w:val="en-US"/>
        </w:rPr>
        <w:t xml:space="preserve">assisted </w:t>
      </w:r>
      <w:r w:rsidR="006C2498" w:rsidRPr="00A56467">
        <w:rPr>
          <w:rFonts w:ascii="Arial" w:hAnsi="Arial" w:cs="Arial"/>
          <w:lang w:val="en-US"/>
        </w:rPr>
        <w:t xml:space="preserve">positioning, particularly </w:t>
      </w:r>
      <w:r w:rsidR="000B6ABB" w:rsidRPr="00A56467">
        <w:rPr>
          <w:rFonts w:ascii="Arial" w:hAnsi="Arial" w:cs="Arial"/>
          <w:lang w:val="en-US"/>
        </w:rPr>
        <w:t>to identify the LOS path</w:t>
      </w:r>
      <w:r w:rsidR="006C2498" w:rsidRPr="00A56467">
        <w:rPr>
          <w:rFonts w:ascii="Arial" w:hAnsi="Arial" w:cs="Arial"/>
          <w:lang w:val="en-US"/>
        </w:rPr>
        <w:t xml:space="preserve"> and improve the positioning accuracy</w:t>
      </w:r>
      <w:r w:rsidR="000B6ABB" w:rsidRPr="00A56467">
        <w:rPr>
          <w:rFonts w:ascii="Arial" w:hAnsi="Arial" w:cs="Arial"/>
          <w:lang w:val="en-US"/>
        </w:rPr>
        <w:t>.</w:t>
      </w:r>
    </w:p>
    <w:p w14:paraId="310D93B0" w14:textId="77777777" w:rsidR="00A82FF7" w:rsidRPr="00A56467" w:rsidRDefault="00A82FF7" w:rsidP="006C2498">
      <w:pPr>
        <w:jc w:val="both"/>
        <w:rPr>
          <w:rFonts w:ascii="Arial" w:hAnsi="Arial" w:cs="Arial"/>
        </w:rPr>
      </w:pPr>
    </w:p>
    <w:p w14:paraId="46A37A6A" w14:textId="11156EC4" w:rsidR="006C2498" w:rsidRPr="00A56467" w:rsidRDefault="00A82FF7" w:rsidP="00A56467">
      <w:pPr>
        <w:pStyle w:val="Caption"/>
        <w:rPr>
          <w:rFonts w:ascii="Arial" w:hAnsi="Arial" w:cs="Arial"/>
        </w:rPr>
      </w:pPr>
      <w:bookmarkStart w:id="11" w:name="_Ref110937233"/>
      <w:bookmarkStart w:id="12" w:name="_Toc115172967"/>
      <w:bookmarkStart w:id="13" w:name="_Toc115173074"/>
      <w:bookmarkStart w:id="14" w:name="_Toc117862816"/>
      <w:bookmarkStart w:id="15" w:name="_Toc131515242"/>
      <w:r w:rsidRPr="00A56467">
        <w:rPr>
          <w:rFonts w:ascii="Arial" w:hAnsi="Arial" w:cs="Arial"/>
          <w:bCs/>
        </w:rPr>
        <w:t xml:space="preserve">Observation </w:t>
      </w:r>
      <w:r w:rsidRPr="00A56467">
        <w:rPr>
          <w:rFonts w:ascii="Arial" w:hAnsi="Arial" w:cs="Arial"/>
          <w:bCs/>
        </w:rPr>
        <w:fldChar w:fldCharType="begin"/>
      </w:r>
      <w:r w:rsidRPr="00A56467">
        <w:rPr>
          <w:rFonts w:ascii="Arial" w:hAnsi="Arial" w:cs="Arial"/>
          <w:bCs/>
        </w:rPr>
        <w:instrText xml:space="preserve"> SEQ Observation \* ARABIC </w:instrText>
      </w:r>
      <w:r w:rsidRPr="00A56467">
        <w:rPr>
          <w:rFonts w:ascii="Arial" w:hAnsi="Arial" w:cs="Arial"/>
          <w:bCs/>
        </w:rPr>
        <w:fldChar w:fldCharType="separate"/>
      </w:r>
      <w:r w:rsidR="009B6664" w:rsidRPr="00A56467">
        <w:rPr>
          <w:rFonts w:ascii="Arial" w:hAnsi="Arial" w:cs="Arial"/>
          <w:bCs/>
          <w:noProof/>
        </w:rPr>
        <w:t>3</w:t>
      </w:r>
      <w:r w:rsidRPr="00A56467">
        <w:rPr>
          <w:rFonts w:ascii="Arial" w:hAnsi="Arial" w:cs="Arial"/>
          <w:bCs/>
        </w:rPr>
        <w:fldChar w:fldCharType="end"/>
      </w:r>
      <w:r w:rsidRPr="00A56467">
        <w:rPr>
          <w:rFonts w:ascii="Arial" w:hAnsi="Arial" w:cs="Arial"/>
          <w:bCs/>
        </w:rPr>
        <w:t xml:space="preserve">: </w:t>
      </w:r>
      <w:r w:rsidR="006C2498" w:rsidRPr="00A56467">
        <w:rPr>
          <w:rFonts w:ascii="Arial" w:hAnsi="Arial" w:cs="Arial"/>
          <w:bCs/>
        </w:rPr>
        <w:t xml:space="preserve">The channel observation (e.g., in a form of CIR, SNR, RSRP) is used as </w:t>
      </w:r>
      <w:bookmarkEnd w:id="11"/>
      <w:r w:rsidR="00405DA9" w:rsidRPr="00A56467">
        <w:rPr>
          <w:rFonts w:ascii="Arial" w:hAnsi="Arial" w:cs="Arial"/>
          <w:bCs/>
        </w:rPr>
        <w:t xml:space="preserve">part of the data </w:t>
      </w:r>
      <w:r w:rsidR="004343F4" w:rsidRPr="00A56467">
        <w:rPr>
          <w:rFonts w:ascii="Arial" w:hAnsi="Arial" w:cs="Arial"/>
          <w:bCs/>
        </w:rPr>
        <w:t>generation/</w:t>
      </w:r>
      <w:r w:rsidR="00405DA9" w:rsidRPr="00A56467">
        <w:rPr>
          <w:rFonts w:ascii="Arial" w:hAnsi="Arial" w:cs="Arial"/>
          <w:bCs/>
        </w:rPr>
        <w:t>colle</w:t>
      </w:r>
      <w:r w:rsidR="00825191" w:rsidRPr="00A56467">
        <w:rPr>
          <w:rFonts w:ascii="Arial" w:hAnsi="Arial" w:cs="Arial"/>
          <w:bCs/>
        </w:rPr>
        <w:t>c</w:t>
      </w:r>
      <w:r w:rsidR="00405DA9" w:rsidRPr="00A56467">
        <w:rPr>
          <w:rFonts w:ascii="Arial" w:hAnsi="Arial" w:cs="Arial"/>
          <w:bCs/>
        </w:rPr>
        <w:t xml:space="preserve">tion in </w:t>
      </w:r>
      <w:r w:rsidR="00825191" w:rsidRPr="00A56467">
        <w:rPr>
          <w:rFonts w:ascii="Arial" w:hAnsi="Arial" w:cs="Arial"/>
          <w:bCs/>
        </w:rPr>
        <w:t>the creation of training model</w:t>
      </w:r>
      <w:bookmarkEnd w:id="12"/>
      <w:bookmarkEnd w:id="13"/>
      <w:bookmarkEnd w:id="14"/>
      <w:bookmarkEnd w:id="15"/>
      <w:r w:rsidR="009973AF" w:rsidRPr="00A56467">
        <w:rPr>
          <w:rFonts w:ascii="Arial" w:hAnsi="Arial" w:cs="Arial"/>
          <w:bCs/>
        </w:rPr>
        <w:t>.</w:t>
      </w:r>
    </w:p>
    <w:p w14:paraId="2C3CC8C0" w14:textId="7E47053B" w:rsidR="00B939EB" w:rsidRPr="00A56467" w:rsidRDefault="00A82FF7" w:rsidP="00D52AEB">
      <w:pPr>
        <w:pStyle w:val="Caption"/>
        <w:rPr>
          <w:rFonts w:ascii="Arial" w:hAnsi="Arial" w:cs="Arial"/>
        </w:rPr>
      </w:pPr>
      <w:bookmarkStart w:id="16" w:name="_Toc142664631"/>
      <w:bookmarkStart w:id="17" w:name="_Ref110937296"/>
      <w:bookmarkStart w:id="18" w:name="_Toc118706320"/>
      <w:r w:rsidRPr="00A56467">
        <w:rPr>
          <w:rFonts w:ascii="Arial" w:hAnsi="Arial" w:cs="Arial"/>
        </w:rPr>
        <w:t xml:space="preserve">Proposal </w:t>
      </w:r>
      <w:r w:rsidRPr="00A56467">
        <w:rPr>
          <w:rFonts w:ascii="Arial" w:hAnsi="Arial" w:cs="Arial"/>
        </w:rPr>
        <w:fldChar w:fldCharType="begin"/>
      </w:r>
      <w:r w:rsidRPr="00A56467">
        <w:rPr>
          <w:rFonts w:ascii="Arial" w:hAnsi="Arial" w:cs="Arial"/>
        </w:rPr>
        <w:instrText xml:space="preserve"> SEQ Proposal \* ARABIC </w:instrText>
      </w:r>
      <w:r w:rsidRPr="00A56467">
        <w:rPr>
          <w:rFonts w:ascii="Arial" w:hAnsi="Arial" w:cs="Arial"/>
        </w:rPr>
        <w:fldChar w:fldCharType="separate"/>
      </w:r>
      <w:r w:rsidR="009B6664" w:rsidRPr="00A56467">
        <w:rPr>
          <w:rFonts w:ascii="Arial" w:hAnsi="Arial" w:cs="Arial"/>
          <w:noProof/>
        </w:rPr>
        <w:t>3</w:t>
      </w:r>
      <w:r w:rsidRPr="00A56467">
        <w:rPr>
          <w:rFonts w:ascii="Arial" w:hAnsi="Arial" w:cs="Arial"/>
        </w:rPr>
        <w:fldChar w:fldCharType="end"/>
      </w:r>
      <w:r w:rsidRPr="00A56467">
        <w:rPr>
          <w:rFonts w:ascii="Arial" w:hAnsi="Arial" w:cs="Arial"/>
        </w:rPr>
        <w:t xml:space="preserve">: </w:t>
      </w:r>
      <w:r w:rsidR="006C2498" w:rsidRPr="00A56467">
        <w:rPr>
          <w:rFonts w:ascii="Arial" w:hAnsi="Arial" w:cs="Arial"/>
        </w:rPr>
        <w:t>Support channel observation</w:t>
      </w:r>
      <w:r w:rsidR="00183727" w:rsidRPr="00A56467">
        <w:rPr>
          <w:rFonts w:ascii="Arial" w:hAnsi="Arial" w:cs="Arial"/>
        </w:rPr>
        <w:t>, such as power delay profiles (PDP),</w:t>
      </w:r>
      <w:r w:rsidR="006C2498" w:rsidRPr="00A56467">
        <w:rPr>
          <w:rFonts w:ascii="Arial" w:hAnsi="Arial" w:cs="Arial"/>
        </w:rPr>
        <w:t xml:space="preserve"> </w:t>
      </w:r>
      <w:r w:rsidR="00420CF1" w:rsidRPr="00A56467">
        <w:rPr>
          <w:rFonts w:ascii="Arial" w:hAnsi="Arial" w:cs="Arial"/>
        </w:rPr>
        <w:t xml:space="preserve">as part of the data </w:t>
      </w:r>
      <w:r w:rsidR="00EC722F" w:rsidRPr="00A56467">
        <w:rPr>
          <w:rFonts w:ascii="Arial" w:hAnsi="Arial" w:cs="Arial"/>
        </w:rPr>
        <w:t>generation/</w:t>
      </w:r>
      <w:r w:rsidR="00420CF1" w:rsidRPr="00A56467">
        <w:rPr>
          <w:rFonts w:ascii="Arial" w:hAnsi="Arial" w:cs="Arial"/>
        </w:rPr>
        <w:t>collection</w:t>
      </w:r>
      <w:r w:rsidR="006C2498" w:rsidRPr="00A56467">
        <w:rPr>
          <w:rFonts w:ascii="Arial" w:hAnsi="Arial" w:cs="Arial"/>
        </w:rPr>
        <w:t xml:space="preserve"> from UE and </w:t>
      </w:r>
      <w:proofErr w:type="spellStart"/>
      <w:r w:rsidR="006C2498" w:rsidRPr="00A56467">
        <w:rPr>
          <w:rFonts w:ascii="Arial" w:hAnsi="Arial" w:cs="Arial"/>
        </w:rPr>
        <w:t>gNB</w:t>
      </w:r>
      <w:proofErr w:type="spellEnd"/>
      <w:r w:rsidR="006C2498" w:rsidRPr="00A56467">
        <w:rPr>
          <w:rFonts w:ascii="Arial" w:hAnsi="Arial" w:cs="Arial"/>
        </w:rPr>
        <w:t xml:space="preserve"> for downlink and uplink</w:t>
      </w:r>
      <w:r w:rsidR="0053363F" w:rsidRPr="00A56467">
        <w:rPr>
          <w:rFonts w:ascii="Arial" w:hAnsi="Arial" w:cs="Arial"/>
        </w:rPr>
        <w:t>-</w:t>
      </w:r>
      <w:r w:rsidR="006C2498" w:rsidRPr="00A56467">
        <w:rPr>
          <w:rFonts w:ascii="Arial" w:hAnsi="Arial" w:cs="Arial"/>
        </w:rPr>
        <w:t>based positioning, respectively.</w:t>
      </w:r>
      <w:bookmarkEnd w:id="16"/>
    </w:p>
    <w:p w14:paraId="2C7EACA6" w14:textId="77777777" w:rsidR="00630178" w:rsidRPr="00A56467" w:rsidRDefault="00630178" w:rsidP="00630178">
      <w:pPr>
        <w:jc w:val="both"/>
        <w:rPr>
          <w:rFonts w:ascii="Arial" w:hAnsi="Arial" w:cs="Arial"/>
        </w:rPr>
      </w:pPr>
    </w:p>
    <w:p w14:paraId="7E5671C0" w14:textId="243F53CD" w:rsidR="00630178" w:rsidRPr="00A56467" w:rsidRDefault="00630178" w:rsidP="00630178">
      <w:pPr>
        <w:jc w:val="both"/>
        <w:rPr>
          <w:rFonts w:ascii="Arial" w:hAnsi="Arial" w:cs="Arial"/>
        </w:rPr>
      </w:pPr>
      <w:r w:rsidRPr="00A56467">
        <w:rPr>
          <w:rFonts w:ascii="Arial" w:hAnsi="Arial" w:cs="Arial"/>
        </w:rPr>
        <w:t xml:space="preserve">In the last meeting, RAN1 has made an agreement on ground truth label generation, that the UE/LMF is able to provide estimated/known location information via NR RAT-dependent or NR RAT-independent methods as ground truth label. Apart from that we also consider LOS information can be used as ground truth label in terms of LOS/NLOS identification. </w:t>
      </w:r>
    </w:p>
    <w:p w14:paraId="5556CB62" w14:textId="77777777" w:rsidR="00630178" w:rsidRPr="00A56467" w:rsidRDefault="00630178" w:rsidP="00630178">
      <w:pPr>
        <w:jc w:val="both"/>
        <w:rPr>
          <w:rFonts w:ascii="Arial" w:hAnsi="Arial" w:cs="Arial"/>
        </w:rPr>
      </w:pPr>
      <w:r w:rsidRPr="00A56467">
        <w:rPr>
          <w:rFonts w:ascii="Arial" w:hAnsi="Arial" w:cs="Arial"/>
        </w:rPr>
        <w:t xml:space="preserve">To train an AI/ML model for NLOS identification, LMF needs to be aware of the true LOS/NLOS labels of the measurements in the training set. These labels can be considered as the ground truth label and it should be informed by the UE, preferably a reference UE or reference </w:t>
      </w:r>
      <w:proofErr w:type="spellStart"/>
      <w:r w:rsidRPr="00A56467">
        <w:rPr>
          <w:rFonts w:ascii="Arial" w:hAnsi="Arial" w:cs="Arial"/>
        </w:rPr>
        <w:t>gNB</w:t>
      </w:r>
      <w:proofErr w:type="spellEnd"/>
      <w:r w:rsidRPr="00A56467">
        <w:rPr>
          <w:rFonts w:ascii="Arial" w:hAnsi="Arial" w:cs="Arial"/>
        </w:rPr>
        <w:t xml:space="preserve"> which knows its own location. Furthermore, the location information itself can be considered as the ground truth label.</w:t>
      </w:r>
    </w:p>
    <w:p w14:paraId="7DC55985" w14:textId="77777777" w:rsidR="00630178" w:rsidRPr="00A56467" w:rsidRDefault="00630178" w:rsidP="00630178">
      <w:pPr>
        <w:jc w:val="both"/>
        <w:rPr>
          <w:rFonts w:ascii="Arial" w:hAnsi="Arial" w:cs="Arial"/>
        </w:rPr>
      </w:pPr>
    </w:p>
    <w:p w14:paraId="0D623CF9" w14:textId="21984AF8" w:rsidR="00914266" w:rsidRPr="00A56467" w:rsidRDefault="00914266" w:rsidP="00A56467">
      <w:pPr>
        <w:pStyle w:val="Caption"/>
        <w:rPr>
          <w:rFonts w:ascii="Arial" w:hAnsi="Arial" w:cs="Arial"/>
        </w:rPr>
      </w:pPr>
      <w:bookmarkStart w:id="19" w:name="_Toc142664632"/>
      <w:r w:rsidRPr="00A56467">
        <w:rPr>
          <w:rFonts w:ascii="Arial" w:hAnsi="Arial" w:cs="Arial"/>
        </w:rPr>
        <w:t xml:space="preserve">Proposal </w:t>
      </w:r>
      <w:r w:rsidRPr="00A56467">
        <w:rPr>
          <w:rFonts w:ascii="Arial" w:hAnsi="Arial" w:cs="Arial"/>
        </w:rPr>
        <w:fldChar w:fldCharType="begin"/>
      </w:r>
      <w:r w:rsidRPr="00A56467">
        <w:rPr>
          <w:rFonts w:ascii="Arial" w:hAnsi="Arial" w:cs="Arial"/>
        </w:rPr>
        <w:instrText xml:space="preserve"> SEQ Proposal \* ARABIC </w:instrText>
      </w:r>
      <w:r w:rsidRPr="00A56467">
        <w:rPr>
          <w:rFonts w:ascii="Arial" w:hAnsi="Arial" w:cs="Arial"/>
        </w:rPr>
        <w:fldChar w:fldCharType="separate"/>
      </w:r>
      <w:r w:rsidRPr="00A56467">
        <w:rPr>
          <w:rFonts w:ascii="Arial" w:hAnsi="Arial" w:cs="Arial"/>
          <w:noProof/>
        </w:rPr>
        <w:t>4</w:t>
      </w:r>
      <w:r w:rsidRPr="00A56467">
        <w:rPr>
          <w:rFonts w:ascii="Arial" w:hAnsi="Arial" w:cs="Arial"/>
        </w:rPr>
        <w:fldChar w:fldCharType="end"/>
      </w:r>
      <w:r w:rsidRPr="00A56467">
        <w:rPr>
          <w:rFonts w:ascii="Arial" w:hAnsi="Arial" w:cs="Arial"/>
        </w:rPr>
        <w:t>: Apart from location information, support LOS probability information as the ground truth label.</w:t>
      </w:r>
      <w:bookmarkEnd w:id="19"/>
    </w:p>
    <w:bookmarkEnd w:id="17"/>
    <w:bookmarkEnd w:id="18"/>
    <w:p w14:paraId="4552AF9F" w14:textId="77777777" w:rsidR="00811D78" w:rsidRPr="00A56467" w:rsidRDefault="00811D78" w:rsidP="008B2915">
      <w:pPr>
        <w:jc w:val="both"/>
        <w:rPr>
          <w:rFonts w:ascii="Arial" w:hAnsi="Arial" w:cs="Arial"/>
        </w:rPr>
      </w:pPr>
    </w:p>
    <w:p w14:paraId="6F8D1338" w14:textId="7D07F9DB" w:rsidR="00CD0C7E" w:rsidRPr="00A56467" w:rsidRDefault="00AD4F69" w:rsidP="00A06553">
      <w:pPr>
        <w:jc w:val="both"/>
        <w:rPr>
          <w:rFonts w:ascii="Arial" w:hAnsi="Arial" w:cs="Arial"/>
        </w:rPr>
      </w:pPr>
      <w:r w:rsidRPr="00A56467">
        <w:rPr>
          <w:rFonts w:ascii="Arial" w:hAnsi="Arial" w:cs="Arial"/>
          <w:lang w:val="en-US"/>
        </w:rPr>
        <w:t xml:space="preserve">In one of the examples of AI/ML assisted, </w:t>
      </w:r>
      <w:r w:rsidR="000840BC" w:rsidRPr="00A56467">
        <w:rPr>
          <w:rFonts w:ascii="Arial" w:hAnsi="Arial" w:cs="Arial"/>
          <w:lang w:val="en-US"/>
        </w:rPr>
        <w:t>t</w:t>
      </w:r>
      <w:r w:rsidR="006C2498" w:rsidRPr="00A56467">
        <w:rPr>
          <w:rFonts w:ascii="Arial" w:hAnsi="Arial" w:cs="Arial"/>
          <w:lang w:val="en-US"/>
        </w:rPr>
        <w:t xml:space="preserve">he </w:t>
      </w:r>
      <w:r w:rsidR="00F467AA" w:rsidRPr="00A56467">
        <w:rPr>
          <w:rFonts w:ascii="Arial" w:hAnsi="Arial" w:cs="Arial"/>
          <w:lang w:val="en-US"/>
        </w:rPr>
        <w:t>network (</w:t>
      </w:r>
      <w:proofErr w:type="spellStart"/>
      <w:r w:rsidR="00F467AA" w:rsidRPr="00A56467">
        <w:rPr>
          <w:rFonts w:ascii="Arial" w:hAnsi="Arial" w:cs="Arial"/>
          <w:lang w:val="en-US"/>
        </w:rPr>
        <w:t>e,g</w:t>
      </w:r>
      <w:proofErr w:type="spellEnd"/>
      <w:r w:rsidR="00F467AA" w:rsidRPr="00A56467">
        <w:rPr>
          <w:rFonts w:ascii="Arial" w:hAnsi="Arial" w:cs="Arial"/>
          <w:lang w:val="en-US"/>
        </w:rPr>
        <w:t xml:space="preserve">., </w:t>
      </w:r>
      <w:r w:rsidR="006C2498" w:rsidRPr="00A56467">
        <w:rPr>
          <w:rFonts w:ascii="Arial" w:hAnsi="Arial" w:cs="Arial"/>
          <w:lang w:val="en-US"/>
        </w:rPr>
        <w:t>LMF</w:t>
      </w:r>
      <w:r w:rsidR="00CD7115" w:rsidRPr="00A56467">
        <w:rPr>
          <w:rFonts w:ascii="Arial" w:hAnsi="Arial" w:cs="Arial"/>
          <w:lang w:val="en-US"/>
        </w:rPr>
        <w:t>)</w:t>
      </w:r>
      <w:r w:rsidR="006C2498" w:rsidRPr="00A56467">
        <w:rPr>
          <w:rFonts w:ascii="Arial" w:hAnsi="Arial" w:cs="Arial"/>
          <w:lang w:val="en-US"/>
        </w:rPr>
        <w:t xml:space="preserve"> trains </w:t>
      </w:r>
      <w:r w:rsidR="00D22A31" w:rsidRPr="00A56467">
        <w:rPr>
          <w:rFonts w:ascii="Arial" w:hAnsi="Arial" w:cs="Arial"/>
          <w:lang w:val="en-US"/>
        </w:rPr>
        <w:t>and</w:t>
      </w:r>
      <w:r w:rsidR="00261DEC" w:rsidRPr="00A56467">
        <w:rPr>
          <w:rFonts w:ascii="Arial" w:hAnsi="Arial" w:cs="Arial"/>
          <w:lang w:val="en-US"/>
        </w:rPr>
        <w:t xml:space="preserve"> create</w:t>
      </w:r>
      <w:r w:rsidR="00532C99" w:rsidRPr="00A56467">
        <w:rPr>
          <w:rFonts w:ascii="Arial" w:hAnsi="Arial" w:cs="Arial"/>
          <w:lang w:val="en-US"/>
        </w:rPr>
        <w:t xml:space="preserve"> </w:t>
      </w:r>
      <w:r w:rsidR="00D22A31" w:rsidRPr="00A56467">
        <w:rPr>
          <w:rFonts w:ascii="Arial" w:hAnsi="Arial" w:cs="Arial"/>
          <w:lang w:val="en-US"/>
        </w:rPr>
        <w:t xml:space="preserve">AI/ML model or here, we call it </w:t>
      </w:r>
      <w:r w:rsidR="006C2498" w:rsidRPr="00A56467">
        <w:rPr>
          <w:rFonts w:ascii="Arial" w:hAnsi="Arial" w:cs="Arial"/>
          <w:lang w:val="en-US"/>
        </w:rPr>
        <w:t>prediction models (PM) given the information from the UE/</w:t>
      </w:r>
      <w:proofErr w:type="spellStart"/>
      <w:r w:rsidR="006C2498" w:rsidRPr="00A56467">
        <w:rPr>
          <w:rFonts w:ascii="Arial" w:hAnsi="Arial" w:cs="Arial"/>
          <w:lang w:val="en-US"/>
        </w:rPr>
        <w:t>gNB</w:t>
      </w:r>
      <w:proofErr w:type="spellEnd"/>
      <w:r w:rsidR="006C2498" w:rsidRPr="00A56467">
        <w:rPr>
          <w:rFonts w:ascii="Arial" w:hAnsi="Arial" w:cs="Arial"/>
          <w:lang w:val="en-US"/>
        </w:rPr>
        <w:t xml:space="preserve">. Note, we consider </w:t>
      </w:r>
      <w:r w:rsidR="00B6639E" w:rsidRPr="00A56467">
        <w:rPr>
          <w:rFonts w:ascii="Arial" w:hAnsi="Arial" w:cs="Arial"/>
          <w:lang w:val="en-US"/>
        </w:rPr>
        <w:t xml:space="preserve">the details of the </w:t>
      </w:r>
      <w:r w:rsidR="0012623D" w:rsidRPr="00A56467">
        <w:rPr>
          <w:rFonts w:ascii="Arial" w:hAnsi="Arial" w:cs="Arial"/>
          <w:lang w:val="en-US"/>
        </w:rPr>
        <w:t xml:space="preserve">PM creation using AI/ML </w:t>
      </w:r>
      <w:r w:rsidR="006C2498" w:rsidRPr="00A56467">
        <w:rPr>
          <w:rFonts w:ascii="Arial" w:hAnsi="Arial" w:cs="Arial"/>
          <w:lang w:val="en-US"/>
        </w:rPr>
        <w:t xml:space="preserve">is up to the implementation. </w:t>
      </w:r>
      <w:r w:rsidR="00247BC5" w:rsidRPr="00A56467">
        <w:rPr>
          <w:rFonts w:ascii="Arial" w:hAnsi="Arial" w:cs="Arial"/>
        </w:rPr>
        <w:t xml:space="preserve">The second aspect </w:t>
      </w:r>
      <w:r w:rsidR="00BA72EF" w:rsidRPr="00A56467">
        <w:rPr>
          <w:rFonts w:ascii="Arial" w:hAnsi="Arial" w:cs="Arial"/>
        </w:rPr>
        <w:t xml:space="preserve">is about signalling the </w:t>
      </w:r>
      <w:r w:rsidR="006C2498" w:rsidRPr="00A56467">
        <w:rPr>
          <w:rFonts w:ascii="Arial" w:hAnsi="Arial" w:cs="Arial"/>
        </w:rPr>
        <w:t xml:space="preserve">prediction </w:t>
      </w:r>
      <w:r w:rsidR="00BA72EF" w:rsidRPr="00A56467">
        <w:rPr>
          <w:rFonts w:ascii="Arial" w:hAnsi="Arial" w:cs="Arial"/>
        </w:rPr>
        <w:t>model</w:t>
      </w:r>
      <w:r w:rsidR="00F135DD" w:rsidRPr="00A56467">
        <w:rPr>
          <w:rFonts w:ascii="Arial" w:hAnsi="Arial" w:cs="Arial"/>
        </w:rPr>
        <w:t xml:space="preserve"> in the </w:t>
      </w:r>
      <w:r w:rsidR="00743D74" w:rsidRPr="00A56467">
        <w:rPr>
          <w:rFonts w:ascii="Arial" w:hAnsi="Arial" w:cs="Arial"/>
        </w:rPr>
        <w:t xml:space="preserve">model deployment </w:t>
      </w:r>
      <w:r w:rsidR="00F135DD" w:rsidRPr="00A56467">
        <w:rPr>
          <w:rFonts w:ascii="Arial" w:hAnsi="Arial" w:cs="Arial"/>
        </w:rPr>
        <w:t>phase</w:t>
      </w:r>
      <w:r w:rsidR="00761599" w:rsidRPr="00A56467">
        <w:rPr>
          <w:rFonts w:ascii="Arial" w:hAnsi="Arial" w:cs="Arial"/>
        </w:rPr>
        <w:t xml:space="preserve"> (</w:t>
      </w:r>
      <w:r w:rsidR="00984D98" w:rsidRPr="00A56467">
        <w:rPr>
          <w:rFonts w:ascii="Arial" w:hAnsi="Arial" w:cs="Arial"/>
        </w:rPr>
        <w:t xml:space="preserve">AI/ML model </w:t>
      </w:r>
      <w:r w:rsidR="00761599" w:rsidRPr="00A56467">
        <w:rPr>
          <w:rFonts w:ascii="Arial" w:hAnsi="Arial" w:cs="Arial"/>
        </w:rPr>
        <w:t>inference)</w:t>
      </w:r>
      <w:r w:rsidR="00BA72EF" w:rsidRPr="00A56467">
        <w:rPr>
          <w:rFonts w:ascii="Arial" w:hAnsi="Arial" w:cs="Arial"/>
        </w:rPr>
        <w:t xml:space="preserve">. </w:t>
      </w:r>
      <w:r w:rsidR="005145EE" w:rsidRPr="00A56467">
        <w:rPr>
          <w:rFonts w:ascii="Arial" w:hAnsi="Arial" w:cs="Arial"/>
        </w:rPr>
        <w:t xml:space="preserve">After the model training, the LMF can </w:t>
      </w:r>
      <w:r w:rsidR="00B55B67" w:rsidRPr="00A56467">
        <w:rPr>
          <w:rFonts w:ascii="Arial" w:hAnsi="Arial" w:cs="Arial"/>
        </w:rPr>
        <w:t>utilize</w:t>
      </w:r>
      <w:r w:rsidR="005C0EF0" w:rsidRPr="00A56467">
        <w:rPr>
          <w:rFonts w:ascii="Arial" w:hAnsi="Arial" w:cs="Arial"/>
        </w:rPr>
        <w:t xml:space="preserve"> the model </w:t>
      </w:r>
      <w:r w:rsidR="00B55B67" w:rsidRPr="00A56467">
        <w:rPr>
          <w:rFonts w:ascii="Arial" w:hAnsi="Arial" w:cs="Arial"/>
        </w:rPr>
        <w:t>and apply it on</w:t>
      </w:r>
      <w:r w:rsidR="005C0EF0" w:rsidRPr="00A56467">
        <w:rPr>
          <w:rFonts w:ascii="Arial" w:hAnsi="Arial" w:cs="Arial"/>
        </w:rPr>
        <w:t xml:space="preserve"> </w:t>
      </w:r>
      <w:r w:rsidR="00975925" w:rsidRPr="00A56467">
        <w:rPr>
          <w:rFonts w:ascii="Arial" w:hAnsi="Arial" w:cs="Arial"/>
        </w:rPr>
        <w:t>the new measurement</w:t>
      </w:r>
      <w:r w:rsidR="0045404F" w:rsidRPr="00A56467">
        <w:rPr>
          <w:rFonts w:ascii="Arial" w:hAnsi="Arial" w:cs="Arial"/>
        </w:rPr>
        <w:t>s</w:t>
      </w:r>
      <w:r w:rsidR="00975925" w:rsidRPr="00A56467">
        <w:rPr>
          <w:rFonts w:ascii="Arial" w:hAnsi="Arial" w:cs="Arial"/>
        </w:rPr>
        <w:t xml:space="preserve">. But </w:t>
      </w:r>
      <w:r w:rsidR="00F13537" w:rsidRPr="00A56467">
        <w:rPr>
          <w:rFonts w:ascii="Arial" w:hAnsi="Arial" w:cs="Arial"/>
        </w:rPr>
        <w:t xml:space="preserve">the model </w:t>
      </w:r>
      <w:r w:rsidR="00ED1B0D" w:rsidRPr="00A56467">
        <w:rPr>
          <w:rFonts w:ascii="Arial" w:hAnsi="Arial" w:cs="Arial"/>
        </w:rPr>
        <w:t xml:space="preserve">may </w:t>
      </w:r>
      <w:r w:rsidR="004567B1" w:rsidRPr="00A56467">
        <w:rPr>
          <w:rFonts w:ascii="Arial" w:hAnsi="Arial" w:cs="Arial"/>
        </w:rPr>
        <w:t>not necessar</w:t>
      </w:r>
      <w:r w:rsidR="0045404F" w:rsidRPr="00A56467">
        <w:rPr>
          <w:rFonts w:ascii="Arial" w:hAnsi="Arial" w:cs="Arial"/>
        </w:rPr>
        <w:t>il</w:t>
      </w:r>
      <w:r w:rsidR="004567B1" w:rsidRPr="00A56467">
        <w:rPr>
          <w:rFonts w:ascii="Arial" w:hAnsi="Arial" w:cs="Arial"/>
        </w:rPr>
        <w:t xml:space="preserve">y be used only in LMF. </w:t>
      </w:r>
      <w:r w:rsidR="001B6C03" w:rsidRPr="00A56467">
        <w:rPr>
          <w:rFonts w:ascii="Arial" w:hAnsi="Arial" w:cs="Arial"/>
        </w:rPr>
        <w:t xml:space="preserve">The </w:t>
      </w:r>
      <w:r w:rsidR="00541DD6" w:rsidRPr="00A56467">
        <w:rPr>
          <w:rFonts w:ascii="Arial" w:hAnsi="Arial" w:cs="Arial"/>
        </w:rPr>
        <w:t xml:space="preserve">UE can also perform </w:t>
      </w:r>
      <w:r w:rsidR="00BF5943" w:rsidRPr="00A56467">
        <w:rPr>
          <w:rFonts w:ascii="Arial" w:hAnsi="Arial" w:cs="Arial"/>
        </w:rPr>
        <w:t xml:space="preserve">the PM deployment or </w:t>
      </w:r>
      <w:r w:rsidR="00137511" w:rsidRPr="00A56467">
        <w:rPr>
          <w:rFonts w:ascii="Arial" w:hAnsi="Arial" w:cs="Arial"/>
        </w:rPr>
        <w:t xml:space="preserve">also known as </w:t>
      </w:r>
      <w:r w:rsidR="001B6C03" w:rsidRPr="00A56467">
        <w:rPr>
          <w:rFonts w:ascii="Arial" w:hAnsi="Arial" w:cs="Arial"/>
        </w:rPr>
        <w:t>inference</w:t>
      </w:r>
      <w:r w:rsidR="00137511" w:rsidRPr="00A56467">
        <w:rPr>
          <w:rFonts w:ascii="Arial" w:hAnsi="Arial" w:cs="Arial"/>
        </w:rPr>
        <w:t>.</w:t>
      </w:r>
      <w:r w:rsidR="001B6C03" w:rsidRPr="00A56467">
        <w:rPr>
          <w:rFonts w:ascii="Arial" w:hAnsi="Arial" w:cs="Arial"/>
        </w:rPr>
        <w:t xml:space="preserve"> </w:t>
      </w:r>
      <w:r w:rsidR="00B35257" w:rsidRPr="00A56467">
        <w:rPr>
          <w:rFonts w:ascii="Arial" w:hAnsi="Arial" w:cs="Arial"/>
        </w:rPr>
        <w:t xml:space="preserve">For example, </w:t>
      </w:r>
      <w:r w:rsidR="00F13537" w:rsidRPr="00A56467">
        <w:rPr>
          <w:rFonts w:ascii="Arial" w:hAnsi="Arial" w:cs="Arial"/>
        </w:rPr>
        <w:t xml:space="preserve">LMF can also report the </w:t>
      </w:r>
      <w:r w:rsidR="00137511" w:rsidRPr="00A56467">
        <w:rPr>
          <w:rFonts w:ascii="Arial" w:hAnsi="Arial" w:cs="Arial"/>
        </w:rPr>
        <w:t xml:space="preserve">prediction </w:t>
      </w:r>
      <w:r w:rsidR="00F13537" w:rsidRPr="00A56467">
        <w:rPr>
          <w:rFonts w:ascii="Arial" w:hAnsi="Arial" w:cs="Arial"/>
        </w:rPr>
        <w:t>model to UE</w:t>
      </w:r>
      <w:r w:rsidR="004567B1" w:rsidRPr="00A56467">
        <w:rPr>
          <w:rFonts w:ascii="Arial" w:hAnsi="Arial" w:cs="Arial"/>
        </w:rPr>
        <w:t xml:space="preserve"> and allow them to </w:t>
      </w:r>
      <w:r w:rsidR="00E75A49" w:rsidRPr="00A56467">
        <w:rPr>
          <w:rFonts w:ascii="Arial" w:hAnsi="Arial" w:cs="Arial"/>
        </w:rPr>
        <w:t xml:space="preserve">perform ML inference. </w:t>
      </w:r>
      <w:r w:rsidR="00C41541" w:rsidRPr="00A56467">
        <w:rPr>
          <w:rFonts w:ascii="Arial" w:hAnsi="Arial" w:cs="Arial"/>
        </w:rPr>
        <w:t xml:space="preserve">This can </w:t>
      </w:r>
      <w:r w:rsidR="002E0552" w:rsidRPr="00A56467">
        <w:rPr>
          <w:rFonts w:ascii="Arial" w:hAnsi="Arial" w:cs="Arial"/>
        </w:rPr>
        <w:t xml:space="preserve">avoid </w:t>
      </w:r>
      <w:r w:rsidR="0029302E" w:rsidRPr="00A56467">
        <w:rPr>
          <w:rFonts w:ascii="Arial" w:hAnsi="Arial" w:cs="Arial"/>
        </w:rPr>
        <w:t>heavy computation in LMF.</w:t>
      </w:r>
      <w:r w:rsidR="007003BF" w:rsidRPr="00A56467">
        <w:rPr>
          <w:rFonts w:ascii="Arial" w:hAnsi="Arial" w:cs="Arial"/>
        </w:rPr>
        <w:t xml:space="preserve"> </w:t>
      </w:r>
    </w:p>
    <w:p w14:paraId="07A415F5" w14:textId="77777777" w:rsidR="00CD0C7E" w:rsidRPr="00A56467" w:rsidRDefault="00CD0C7E" w:rsidP="00A06553">
      <w:pPr>
        <w:jc w:val="both"/>
        <w:rPr>
          <w:rFonts w:ascii="Arial" w:hAnsi="Arial" w:cs="Arial"/>
        </w:rPr>
      </w:pPr>
    </w:p>
    <w:p w14:paraId="1EC86F02" w14:textId="7DD6CA9D" w:rsidR="00CD0C7E" w:rsidRPr="00A56467" w:rsidRDefault="00A26030" w:rsidP="00A26030">
      <w:pPr>
        <w:pStyle w:val="Caption"/>
        <w:rPr>
          <w:rFonts w:ascii="Arial" w:hAnsi="Arial" w:cs="Arial"/>
        </w:rPr>
      </w:pPr>
      <w:bookmarkStart w:id="20" w:name="_Toc118706322"/>
      <w:bookmarkStart w:id="21" w:name="_Toc142664633"/>
      <w:r w:rsidRPr="00A56467">
        <w:rPr>
          <w:rFonts w:ascii="Arial" w:hAnsi="Arial" w:cs="Arial"/>
        </w:rPr>
        <w:t xml:space="preserve">Proposal </w:t>
      </w:r>
      <w:r w:rsidRPr="00A56467">
        <w:rPr>
          <w:rFonts w:ascii="Arial" w:hAnsi="Arial" w:cs="Arial"/>
        </w:rPr>
        <w:fldChar w:fldCharType="begin"/>
      </w:r>
      <w:r w:rsidRPr="00A56467">
        <w:rPr>
          <w:rFonts w:ascii="Arial" w:hAnsi="Arial" w:cs="Arial"/>
        </w:rPr>
        <w:instrText xml:space="preserve"> SEQ Proposal \* ARABIC </w:instrText>
      </w:r>
      <w:r w:rsidRPr="00A56467">
        <w:rPr>
          <w:rFonts w:ascii="Arial" w:hAnsi="Arial" w:cs="Arial"/>
        </w:rPr>
        <w:fldChar w:fldCharType="separate"/>
      </w:r>
      <w:r w:rsidR="009B6664" w:rsidRPr="00A56467">
        <w:rPr>
          <w:rFonts w:ascii="Arial" w:hAnsi="Arial" w:cs="Arial"/>
          <w:noProof/>
        </w:rPr>
        <w:t>5</w:t>
      </w:r>
      <w:r w:rsidRPr="00A56467">
        <w:rPr>
          <w:rFonts w:ascii="Arial" w:hAnsi="Arial" w:cs="Arial"/>
        </w:rPr>
        <w:fldChar w:fldCharType="end"/>
      </w:r>
      <w:r w:rsidRPr="00A56467">
        <w:rPr>
          <w:rFonts w:ascii="Arial" w:hAnsi="Arial" w:cs="Arial"/>
        </w:rPr>
        <w:t>: Support AI/ML Positioning with</w:t>
      </w:r>
      <w:r w:rsidR="009806DA" w:rsidRPr="00A56467">
        <w:rPr>
          <w:rFonts w:ascii="Arial" w:hAnsi="Arial" w:cs="Arial"/>
        </w:rPr>
        <w:t xml:space="preserve"> model training at LMF and </w:t>
      </w:r>
      <w:r w:rsidR="00984D98" w:rsidRPr="00A56467">
        <w:rPr>
          <w:rFonts w:ascii="Arial" w:hAnsi="Arial" w:cs="Arial"/>
        </w:rPr>
        <w:t xml:space="preserve">model </w:t>
      </w:r>
      <w:r w:rsidRPr="00A56467">
        <w:rPr>
          <w:rFonts w:ascii="Arial" w:hAnsi="Arial" w:cs="Arial"/>
        </w:rPr>
        <w:t>inference</w:t>
      </w:r>
      <w:r w:rsidR="009806DA" w:rsidRPr="00A56467">
        <w:rPr>
          <w:rFonts w:ascii="Arial" w:hAnsi="Arial" w:cs="Arial"/>
        </w:rPr>
        <w:t xml:space="preserve"> at the UE side</w:t>
      </w:r>
      <w:r w:rsidRPr="00A56467">
        <w:rPr>
          <w:rFonts w:ascii="Arial" w:hAnsi="Arial" w:cs="Arial"/>
        </w:rPr>
        <w:t>.</w:t>
      </w:r>
      <w:bookmarkEnd w:id="20"/>
      <w:bookmarkEnd w:id="21"/>
    </w:p>
    <w:p w14:paraId="685EBA16" w14:textId="77777777" w:rsidR="005C14B8" w:rsidRPr="00A56467" w:rsidRDefault="005C14B8" w:rsidP="00A06553">
      <w:pPr>
        <w:jc w:val="both"/>
        <w:rPr>
          <w:rFonts w:ascii="Arial" w:hAnsi="Arial" w:cs="Arial"/>
        </w:rPr>
      </w:pPr>
    </w:p>
    <w:p w14:paraId="7F18053D" w14:textId="420874B5" w:rsidR="00B527C0" w:rsidRPr="00A56467" w:rsidRDefault="00536527" w:rsidP="00536527">
      <w:pPr>
        <w:jc w:val="both"/>
        <w:rPr>
          <w:rFonts w:ascii="Arial" w:hAnsi="Arial" w:cs="Arial"/>
        </w:rPr>
      </w:pPr>
      <w:r w:rsidRPr="00A56467">
        <w:rPr>
          <w:rFonts w:ascii="Arial" w:hAnsi="Arial" w:cs="Arial"/>
        </w:rPr>
        <w:t>This process require the transmission of PM to the UE. Hence, w</w:t>
      </w:r>
      <w:r w:rsidR="007003BF" w:rsidRPr="00A56467">
        <w:rPr>
          <w:rFonts w:ascii="Arial" w:hAnsi="Arial" w:cs="Arial"/>
        </w:rPr>
        <w:t>e should also consider the inference model structure and size.</w:t>
      </w:r>
      <w:r w:rsidRPr="00A56467">
        <w:rPr>
          <w:rFonts w:ascii="Arial" w:hAnsi="Arial" w:cs="Arial"/>
        </w:rPr>
        <w:t xml:space="preserve"> </w:t>
      </w:r>
      <w:r w:rsidR="00B527C0" w:rsidRPr="00A56467">
        <w:rPr>
          <w:rFonts w:ascii="Arial" w:hAnsi="Arial" w:cs="Arial"/>
        </w:rPr>
        <w:t>It is beneficial to provide the inference model in smaller size (without compromising the performance), particularly to the UEs given the environment to the UE operates in. The inference model from LMF to the UE can consider the following aspects:</w:t>
      </w:r>
    </w:p>
    <w:p w14:paraId="6351EB4B" w14:textId="55B6E5A5" w:rsidR="00B527C0" w:rsidRPr="00A56467" w:rsidRDefault="00B527C0">
      <w:pPr>
        <w:pStyle w:val="ListParagraph"/>
        <w:numPr>
          <w:ilvl w:val="0"/>
          <w:numId w:val="18"/>
        </w:numPr>
        <w:ind w:leftChars="0"/>
        <w:rPr>
          <w:rFonts w:ascii="Arial" w:hAnsi="Arial" w:cs="Arial"/>
        </w:rPr>
      </w:pPr>
      <w:r w:rsidRPr="00A56467">
        <w:rPr>
          <w:rFonts w:ascii="Arial" w:hAnsi="Arial" w:cs="Arial"/>
        </w:rPr>
        <w:t>The inference model can be partially or fully provided.</w:t>
      </w:r>
    </w:p>
    <w:p w14:paraId="62C7E41A" w14:textId="63C92AC2" w:rsidR="00B527C0" w:rsidRPr="00A56467" w:rsidRDefault="00B527C0">
      <w:pPr>
        <w:pStyle w:val="ListParagraph"/>
        <w:numPr>
          <w:ilvl w:val="0"/>
          <w:numId w:val="18"/>
        </w:numPr>
        <w:ind w:leftChars="0"/>
        <w:rPr>
          <w:rFonts w:ascii="Arial" w:hAnsi="Arial" w:cs="Arial"/>
        </w:rPr>
      </w:pPr>
      <w:r w:rsidRPr="00A56467">
        <w:rPr>
          <w:rFonts w:ascii="Arial" w:hAnsi="Arial" w:cs="Arial"/>
        </w:rPr>
        <w:lastRenderedPageBreak/>
        <w:t>The time validity of the inference model.</w:t>
      </w:r>
    </w:p>
    <w:p w14:paraId="377A4253" w14:textId="49814131" w:rsidR="00B527C0" w:rsidRPr="00A56467" w:rsidRDefault="00B527C0">
      <w:pPr>
        <w:pStyle w:val="ListParagraph"/>
        <w:numPr>
          <w:ilvl w:val="0"/>
          <w:numId w:val="18"/>
        </w:numPr>
        <w:ind w:leftChars="0"/>
        <w:rPr>
          <w:rFonts w:ascii="Arial" w:hAnsi="Arial" w:cs="Arial"/>
        </w:rPr>
      </w:pPr>
      <w:r w:rsidRPr="00A56467">
        <w:rPr>
          <w:rFonts w:ascii="Arial" w:hAnsi="Arial" w:cs="Arial"/>
          <w:lang w:val="en-US"/>
        </w:rPr>
        <w:t>The structure (i.e., number and types of stages, interconnections, etc.) of the predictive neural network as part of the inference model</w:t>
      </w:r>
      <w:r w:rsidR="000C7ABD" w:rsidRPr="00A56467">
        <w:rPr>
          <w:rFonts w:ascii="Arial" w:hAnsi="Arial" w:cs="Arial"/>
          <w:lang w:val="en-US"/>
        </w:rPr>
        <w:t>.</w:t>
      </w:r>
    </w:p>
    <w:p w14:paraId="7EAEE351" w14:textId="55FA0076" w:rsidR="000C7ABD" w:rsidRPr="00A56467" w:rsidRDefault="000C7ABD">
      <w:pPr>
        <w:pStyle w:val="ListParagraph"/>
        <w:numPr>
          <w:ilvl w:val="0"/>
          <w:numId w:val="18"/>
        </w:numPr>
        <w:ind w:leftChars="0"/>
        <w:rPr>
          <w:rFonts w:ascii="Arial" w:hAnsi="Arial" w:cs="Arial"/>
        </w:rPr>
      </w:pPr>
      <w:r w:rsidRPr="00A56467">
        <w:rPr>
          <w:rFonts w:ascii="Arial" w:hAnsi="Arial" w:cs="Arial"/>
          <w:lang w:val="en-US"/>
        </w:rPr>
        <w:t xml:space="preserve">The measurement that the UE </w:t>
      </w:r>
      <w:r w:rsidR="0031177A" w:rsidRPr="00A56467">
        <w:rPr>
          <w:rFonts w:ascii="Arial" w:hAnsi="Arial" w:cs="Arial"/>
          <w:lang w:val="en-US"/>
        </w:rPr>
        <w:t xml:space="preserve">should perform </w:t>
      </w:r>
      <w:r w:rsidRPr="00A56467">
        <w:rPr>
          <w:rFonts w:ascii="Arial" w:hAnsi="Arial" w:cs="Arial"/>
          <w:lang w:val="en-US"/>
        </w:rPr>
        <w:t>associated with the provided inference model.</w:t>
      </w:r>
    </w:p>
    <w:p w14:paraId="0E7570EA" w14:textId="77777777" w:rsidR="00EB1543" w:rsidRPr="00A56467" w:rsidRDefault="00EB1543" w:rsidP="000C7ABD">
      <w:pPr>
        <w:rPr>
          <w:rFonts w:ascii="Arial" w:hAnsi="Arial" w:cs="Arial"/>
        </w:rPr>
      </w:pPr>
    </w:p>
    <w:p w14:paraId="775DFFCF" w14:textId="19B94BEA" w:rsidR="000C7ABD" w:rsidRPr="00A56467" w:rsidRDefault="00BE7C86" w:rsidP="00BE7C86">
      <w:pPr>
        <w:pStyle w:val="Caption"/>
        <w:rPr>
          <w:rFonts w:ascii="Arial" w:eastAsia="Batang" w:hAnsi="Arial" w:cs="Arial"/>
          <w:b w:val="0"/>
          <w:szCs w:val="24"/>
          <w:lang w:eastAsia="en-US"/>
        </w:rPr>
      </w:pPr>
      <w:bookmarkStart w:id="22" w:name="_Toc118706323"/>
      <w:bookmarkStart w:id="23" w:name="_Toc142664634"/>
      <w:r w:rsidRPr="00A56467">
        <w:rPr>
          <w:rFonts w:ascii="Arial" w:hAnsi="Arial" w:cs="Arial"/>
        </w:rPr>
        <w:t xml:space="preserve">Proposal </w:t>
      </w:r>
      <w:r w:rsidRPr="00A56467">
        <w:rPr>
          <w:rFonts w:ascii="Arial" w:hAnsi="Arial" w:cs="Arial"/>
        </w:rPr>
        <w:fldChar w:fldCharType="begin"/>
      </w:r>
      <w:r w:rsidRPr="00A56467">
        <w:rPr>
          <w:rFonts w:ascii="Arial" w:hAnsi="Arial" w:cs="Arial"/>
        </w:rPr>
        <w:instrText xml:space="preserve"> SEQ Proposal \* ARABIC </w:instrText>
      </w:r>
      <w:r w:rsidRPr="00A56467">
        <w:rPr>
          <w:rFonts w:ascii="Arial" w:hAnsi="Arial" w:cs="Arial"/>
        </w:rPr>
        <w:fldChar w:fldCharType="separate"/>
      </w:r>
      <w:r w:rsidR="009B6664" w:rsidRPr="00A56467">
        <w:rPr>
          <w:rFonts w:ascii="Arial" w:hAnsi="Arial" w:cs="Arial"/>
          <w:noProof/>
        </w:rPr>
        <w:t>6</w:t>
      </w:r>
      <w:r w:rsidRPr="00A56467">
        <w:rPr>
          <w:rFonts w:ascii="Arial" w:hAnsi="Arial" w:cs="Arial"/>
        </w:rPr>
        <w:fldChar w:fldCharType="end"/>
      </w:r>
      <w:r w:rsidRPr="00A56467">
        <w:rPr>
          <w:rFonts w:ascii="Arial" w:hAnsi="Arial" w:cs="Arial"/>
        </w:rPr>
        <w:t xml:space="preserve">: </w:t>
      </w:r>
      <w:r w:rsidR="00FA6507" w:rsidRPr="00A56467">
        <w:rPr>
          <w:rFonts w:ascii="Arial" w:hAnsi="Arial" w:cs="Arial"/>
        </w:rPr>
        <w:t xml:space="preserve">On </w:t>
      </w:r>
      <w:r w:rsidR="00630B79" w:rsidRPr="00A56467">
        <w:rPr>
          <w:rFonts w:ascii="Arial" w:hAnsi="Arial" w:cs="Arial"/>
        </w:rPr>
        <w:t xml:space="preserve">AI/ML </w:t>
      </w:r>
      <w:r w:rsidR="00FA6507" w:rsidRPr="00A56467">
        <w:rPr>
          <w:rFonts w:ascii="Arial" w:hAnsi="Arial" w:cs="Arial"/>
        </w:rPr>
        <w:t xml:space="preserve">model indication, </w:t>
      </w:r>
      <w:r w:rsidR="00630B79" w:rsidRPr="00A56467">
        <w:rPr>
          <w:rFonts w:ascii="Arial" w:hAnsi="Arial" w:cs="Arial"/>
        </w:rPr>
        <w:t>define</w:t>
      </w:r>
      <w:r w:rsidRPr="00A56467">
        <w:rPr>
          <w:rFonts w:ascii="Arial" w:hAnsi="Arial" w:cs="Arial"/>
        </w:rPr>
        <w:t xml:space="preserve"> the inference model (e.g., contents, structure, size) to be provided from LMF to UE/gNB.</w:t>
      </w:r>
      <w:bookmarkEnd w:id="22"/>
      <w:bookmarkEnd w:id="23"/>
    </w:p>
    <w:p w14:paraId="690CB6A3" w14:textId="77777777" w:rsidR="00B82C91" w:rsidRPr="00BD7E35"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36"/>
        </w:rPr>
      </w:pPr>
      <w:r w:rsidRPr="00BD7E35">
        <w:rPr>
          <w:rFonts w:eastAsia="Arial"/>
          <w:b w:val="0"/>
          <w:bCs w:val="0"/>
          <w:noProof/>
          <w:kern w:val="0"/>
          <w:sz w:val="36"/>
          <w:szCs w:val="36"/>
        </w:rPr>
        <w:t>Summary</w:t>
      </w:r>
    </w:p>
    <w:p w14:paraId="1C439ACA" w14:textId="4880770C" w:rsidR="009834EE" w:rsidRPr="00A56467" w:rsidRDefault="002A1F03" w:rsidP="00162038">
      <w:pPr>
        <w:rPr>
          <w:rFonts w:ascii="Arial" w:hAnsi="Arial" w:cs="Arial"/>
          <w:lang w:eastAsia="x-none"/>
        </w:rPr>
      </w:pPr>
      <w:r w:rsidRPr="00A56467">
        <w:rPr>
          <w:rFonts w:ascii="Arial" w:hAnsi="Arial" w:cs="Arial"/>
          <w:lang w:eastAsia="x-none"/>
        </w:rPr>
        <w:t xml:space="preserve">In this contribution, we have discussed our view on </w:t>
      </w:r>
      <w:r w:rsidR="00C547DA" w:rsidRPr="00A56467">
        <w:rPr>
          <w:rFonts w:ascii="Arial" w:hAnsi="Arial" w:cs="Arial"/>
          <w:lang w:eastAsia="x-none"/>
        </w:rPr>
        <w:t>usage of AI/ML for positioning</w:t>
      </w:r>
      <w:r w:rsidR="008E7DE0" w:rsidRPr="00A56467">
        <w:rPr>
          <w:rFonts w:ascii="Arial" w:hAnsi="Arial" w:cs="Arial"/>
          <w:lang w:eastAsia="x-none"/>
        </w:rPr>
        <w:t xml:space="preserve">. Our </w:t>
      </w:r>
      <w:r w:rsidR="00041D10" w:rsidRPr="00A56467">
        <w:rPr>
          <w:rFonts w:ascii="Arial" w:hAnsi="Arial" w:cs="Arial"/>
          <w:lang w:eastAsia="x-none"/>
        </w:rPr>
        <w:t xml:space="preserve">observation </w:t>
      </w:r>
      <w:r w:rsidR="008E7DE0" w:rsidRPr="00A56467">
        <w:rPr>
          <w:rFonts w:ascii="Arial" w:hAnsi="Arial" w:cs="Arial"/>
          <w:lang w:eastAsia="x-none"/>
        </w:rPr>
        <w:t>are listed below:</w:t>
      </w:r>
    </w:p>
    <w:p w14:paraId="0596AE4D" w14:textId="77777777" w:rsidR="00B30EA7" w:rsidRDefault="00B30EA7" w:rsidP="00162038">
      <w:pPr>
        <w:rPr>
          <w:lang w:eastAsia="x-none"/>
        </w:rPr>
      </w:pPr>
    </w:p>
    <w:p w14:paraId="46E66108" w14:textId="77777777" w:rsidR="004A7235" w:rsidRPr="00A56467" w:rsidRDefault="00455849" w:rsidP="00A56467">
      <w:pPr>
        <w:pStyle w:val="TableofFigures"/>
        <w:tabs>
          <w:tab w:val="right" w:leader="dot" w:pos="9631"/>
        </w:tabs>
        <w:spacing w:line="360" w:lineRule="auto"/>
        <w:rPr>
          <w:rFonts w:ascii="Arial" w:eastAsiaTheme="minorEastAsia" w:hAnsi="Arial" w:cs="Arial"/>
          <w:b/>
          <w:bCs/>
          <w:sz w:val="24"/>
          <w:lang w:eastAsia="en-GB"/>
        </w:rPr>
      </w:pPr>
      <w:r w:rsidRPr="00A56467">
        <w:rPr>
          <w:rFonts w:ascii="Arial" w:hAnsi="Arial" w:cs="Arial"/>
          <w:b/>
          <w:bCs/>
        </w:rPr>
        <w:fldChar w:fldCharType="begin"/>
      </w:r>
      <w:r w:rsidRPr="00A56467">
        <w:rPr>
          <w:rFonts w:ascii="Arial" w:hAnsi="Arial" w:cs="Arial"/>
          <w:b/>
          <w:bCs/>
        </w:rPr>
        <w:instrText xml:space="preserve"> TOC \n \h \z \c "Observation" </w:instrText>
      </w:r>
      <w:r w:rsidRPr="00A56467">
        <w:rPr>
          <w:rFonts w:ascii="Arial" w:hAnsi="Arial" w:cs="Arial"/>
          <w:b/>
          <w:bCs/>
        </w:rPr>
        <w:fldChar w:fldCharType="separate"/>
      </w:r>
      <w:hyperlink w:anchor="_Toc131515240" w:history="1">
        <w:r w:rsidR="004A7235" w:rsidRPr="00A56467">
          <w:rPr>
            <w:rStyle w:val="Hyperlink"/>
            <w:rFonts w:ascii="Arial" w:hAnsi="Arial" w:cs="Arial"/>
            <w:b/>
            <w:bCs/>
            <w:noProof/>
          </w:rPr>
          <w:t>Observation 1: The multiple paths reporting from UE/TRP to LMF could assist network-side (e.g., LMF) to make its own decision on LOS path selection.</w:t>
        </w:r>
      </w:hyperlink>
    </w:p>
    <w:p w14:paraId="0F253D76" w14:textId="77777777" w:rsidR="004A7235" w:rsidRPr="00A56467" w:rsidRDefault="00CA7AA8" w:rsidP="00A56467">
      <w:pPr>
        <w:pStyle w:val="TableofFigures"/>
        <w:tabs>
          <w:tab w:val="right" w:leader="dot" w:pos="9631"/>
        </w:tabs>
        <w:spacing w:line="360" w:lineRule="auto"/>
        <w:rPr>
          <w:rStyle w:val="Hyperlink"/>
          <w:rFonts w:ascii="Arial" w:hAnsi="Arial" w:cs="Arial"/>
          <w:b/>
          <w:bCs/>
          <w:noProof/>
        </w:rPr>
      </w:pPr>
      <w:hyperlink w:anchor="_Toc131515241" w:history="1">
        <w:r w:rsidR="004A7235" w:rsidRPr="00A56467">
          <w:rPr>
            <w:rStyle w:val="Hyperlink"/>
            <w:rFonts w:ascii="Arial" w:hAnsi="Arial" w:cs="Arial"/>
            <w:b/>
            <w:bCs/>
            <w:noProof/>
          </w:rPr>
          <w:t xml:space="preserve">Observation 2: </w:t>
        </w:r>
        <w:r w:rsidR="004A7235" w:rsidRPr="00A56467">
          <w:rPr>
            <w:rStyle w:val="Hyperlink"/>
            <w:rFonts w:ascii="Arial" w:hAnsi="Arial" w:cs="Arial"/>
            <w:b/>
            <w:bCs/>
            <w:noProof/>
            <w:lang w:eastAsia="x-none"/>
          </w:rPr>
          <w:t>The procedure of AI/</w:t>
        </w:r>
        <w:r w:rsidR="004A7235" w:rsidRPr="00A56467">
          <w:rPr>
            <w:rStyle w:val="Hyperlink"/>
            <w:rFonts w:ascii="Arial" w:hAnsi="Arial" w:cs="Arial"/>
            <w:b/>
            <w:bCs/>
            <w:noProof/>
          </w:rPr>
          <w:t>ML for positioning can be at least divided in three phases:</w:t>
        </w:r>
      </w:hyperlink>
    </w:p>
    <w:p w14:paraId="173E32D8" w14:textId="77777777" w:rsidR="004A7235" w:rsidRPr="00A56467" w:rsidRDefault="004A7235" w:rsidP="00A56467">
      <w:pPr>
        <w:pStyle w:val="ListParagraph"/>
        <w:numPr>
          <w:ilvl w:val="0"/>
          <w:numId w:val="31"/>
        </w:numPr>
        <w:spacing w:line="360" w:lineRule="auto"/>
        <w:ind w:leftChars="0"/>
        <w:rPr>
          <w:rFonts w:ascii="Arial" w:hAnsi="Arial" w:cs="Arial"/>
          <w:b/>
          <w:bCs/>
        </w:rPr>
      </w:pPr>
      <w:r w:rsidRPr="00A56467">
        <w:rPr>
          <w:rFonts w:ascii="Arial" w:hAnsi="Arial" w:cs="Arial"/>
          <w:b/>
          <w:bCs/>
        </w:rPr>
        <w:t>Data generation/collection with data processing and validation,</w:t>
      </w:r>
    </w:p>
    <w:p w14:paraId="48314130" w14:textId="77777777" w:rsidR="004A7235" w:rsidRPr="00A56467" w:rsidRDefault="004A7235" w:rsidP="00A56467">
      <w:pPr>
        <w:pStyle w:val="ListParagraph"/>
        <w:numPr>
          <w:ilvl w:val="0"/>
          <w:numId w:val="31"/>
        </w:numPr>
        <w:spacing w:line="360" w:lineRule="auto"/>
        <w:ind w:leftChars="0"/>
        <w:rPr>
          <w:rFonts w:ascii="Arial" w:hAnsi="Arial" w:cs="Arial"/>
          <w:b/>
          <w:bCs/>
        </w:rPr>
      </w:pPr>
      <w:r w:rsidRPr="00A56467">
        <w:rPr>
          <w:rFonts w:ascii="Arial" w:hAnsi="Arial" w:cs="Arial"/>
          <w:b/>
          <w:bCs/>
        </w:rPr>
        <w:t>Model Training and updating,</w:t>
      </w:r>
    </w:p>
    <w:p w14:paraId="249EBB89" w14:textId="77777777" w:rsidR="004A7235" w:rsidRPr="00A56467" w:rsidRDefault="004A7235" w:rsidP="00A56467">
      <w:pPr>
        <w:pStyle w:val="ListParagraph"/>
        <w:numPr>
          <w:ilvl w:val="0"/>
          <w:numId w:val="31"/>
        </w:numPr>
        <w:spacing w:line="360" w:lineRule="auto"/>
        <w:ind w:leftChars="0"/>
        <w:rPr>
          <w:rFonts w:ascii="Arial" w:hAnsi="Arial" w:cs="Arial"/>
          <w:b/>
          <w:bCs/>
        </w:rPr>
      </w:pPr>
      <w:r w:rsidRPr="00A56467">
        <w:rPr>
          <w:rFonts w:ascii="Arial" w:hAnsi="Arial" w:cs="Arial"/>
          <w:b/>
          <w:bCs/>
        </w:rPr>
        <w:t>Model deployment.</w:t>
      </w:r>
    </w:p>
    <w:p w14:paraId="38D6187F" w14:textId="77777777" w:rsidR="004A7235" w:rsidRPr="00A56467" w:rsidRDefault="004A7235" w:rsidP="00A56467">
      <w:pPr>
        <w:spacing w:line="360" w:lineRule="auto"/>
        <w:rPr>
          <w:rFonts w:ascii="Arial" w:hAnsi="Arial" w:cs="Arial"/>
        </w:rPr>
      </w:pPr>
    </w:p>
    <w:p w14:paraId="22B38B45" w14:textId="77777777" w:rsidR="004A7235" w:rsidRPr="00A56467" w:rsidRDefault="00CA7AA8" w:rsidP="00A56467">
      <w:pPr>
        <w:pStyle w:val="TableofFigures"/>
        <w:tabs>
          <w:tab w:val="right" w:leader="dot" w:pos="9631"/>
        </w:tabs>
        <w:spacing w:line="360" w:lineRule="auto"/>
        <w:rPr>
          <w:rFonts w:ascii="Arial" w:eastAsiaTheme="minorEastAsia" w:hAnsi="Arial" w:cs="Arial"/>
          <w:b/>
          <w:bCs/>
          <w:sz w:val="24"/>
          <w:lang w:eastAsia="en-GB"/>
        </w:rPr>
      </w:pPr>
      <w:hyperlink w:anchor="_Toc131515242" w:history="1">
        <w:r w:rsidR="004A7235" w:rsidRPr="00A56467">
          <w:rPr>
            <w:rStyle w:val="Hyperlink"/>
            <w:rFonts w:ascii="Arial" w:hAnsi="Arial" w:cs="Arial"/>
            <w:b/>
            <w:bCs/>
            <w:noProof/>
          </w:rPr>
          <w:t>Observation 3: The channel observation (e.g., in a form of CIR, SNR, RSRP) is used as part of the data generation/collection in the creation of training model</w:t>
        </w:r>
      </w:hyperlink>
    </w:p>
    <w:p w14:paraId="5CF2A0C5" w14:textId="77777777" w:rsidR="004A7235" w:rsidRPr="00A56467" w:rsidRDefault="00CA7AA8" w:rsidP="00A56467">
      <w:pPr>
        <w:pStyle w:val="TableofFigures"/>
        <w:tabs>
          <w:tab w:val="right" w:leader="dot" w:pos="9631"/>
        </w:tabs>
        <w:spacing w:line="360" w:lineRule="auto"/>
        <w:rPr>
          <w:rFonts w:ascii="Arial" w:eastAsiaTheme="minorEastAsia" w:hAnsi="Arial" w:cs="Arial"/>
          <w:b/>
          <w:bCs/>
          <w:sz w:val="24"/>
          <w:lang w:eastAsia="en-GB"/>
        </w:rPr>
      </w:pPr>
      <w:hyperlink w:anchor="_Toc131515243" w:history="1">
        <w:r w:rsidR="004A7235" w:rsidRPr="00A56467">
          <w:rPr>
            <w:rStyle w:val="Hyperlink"/>
            <w:rFonts w:ascii="Arial" w:hAnsi="Arial" w:cs="Arial"/>
            <w:b/>
            <w:bCs/>
            <w:noProof/>
          </w:rPr>
          <w:t>Observation 4: Distributed learning model can achieve a better positioning accuracy based on training/inference by specific propagation channel environment.</w:t>
        </w:r>
      </w:hyperlink>
    </w:p>
    <w:p w14:paraId="27D574C8" w14:textId="593A571D" w:rsidR="008103CB" w:rsidRDefault="00455849" w:rsidP="00A56467">
      <w:pPr>
        <w:spacing w:line="360" w:lineRule="auto"/>
        <w:rPr>
          <w:b/>
          <w:bCs/>
        </w:rPr>
      </w:pPr>
      <w:r w:rsidRPr="00A56467">
        <w:rPr>
          <w:rFonts w:ascii="Arial" w:hAnsi="Arial" w:cs="Arial"/>
          <w:b/>
          <w:bCs/>
        </w:rPr>
        <w:fldChar w:fldCharType="end"/>
      </w:r>
    </w:p>
    <w:p w14:paraId="7BB8BFEB" w14:textId="2499194E" w:rsidR="00C547DA" w:rsidRPr="00A56467" w:rsidRDefault="00C547DA" w:rsidP="00C547DA">
      <w:pPr>
        <w:rPr>
          <w:rFonts w:ascii="Arial" w:hAnsi="Arial" w:cs="Arial"/>
        </w:rPr>
      </w:pPr>
      <w:r w:rsidRPr="00A56467">
        <w:rPr>
          <w:rFonts w:ascii="Arial" w:hAnsi="Arial" w:cs="Arial"/>
        </w:rPr>
        <w:t xml:space="preserve">We have </w:t>
      </w:r>
      <w:r w:rsidR="00BC7688" w:rsidRPr="00A56467">
        <w:rPr>
          <w:rFonts w:ascii="Arial" w:hAnsi="Arial" w:cs="Arial"/>
        </w:rPr>
        <w:t xml:space="preserve">also </w:t>
      </w:r>
      <w:r w:rsidRPr="00A56467">
        <w:rPr>
          <w:rFonts w:ascii="Arial" w:hAnsi="Arial" w:cs="Arial"/>
        </w:rPr>
        <w:t>the following proposals:</w:t>
      </w:r>
    </w:p>
    <w:p w14:paraId="312EAB83" w14:textId="77777777" w:rsidR="00555A5A" w:rsidRDefault="00555A5A" w:rsidP="00C547DA"/>
    <w:p w14:paraId="6589AE6B" w14:textId="137898B2" w:rsidR="00914266" w:rsidRPr="00A56467" w:rsidRDefault="00455849" w:rsidP="00A56467">
      <w:pPr>
        <w:pStyle w:val="TableofFigures"/>
        <w:tabs>
          <w:tab w:val="right" w:leader="dot" w:pos="9631"/>
        </w:tabs>
        <w:spacing w:line="360" w:lineRule="auto"/>
        <w:rPr>
          <w:rFonts w:ascii="Arial" w:eastAsiaTheme="minorEastAsia" w:hAnsi="Arial" w:cs="Arial"/>
          <w:b/>
          <w:bCs/>
          <w:noProof/>
          <w:kern w:val="2"/>
          <w:sz w:val="24"/>
          <w:lang w:val="en-US" w:eastAsia="en-GB"/>
          <w14:ligatures w14:val="standardContextual"/>
        </w:rPr>
      </w:pPr>
      <w:r w:rsidRPr="00A56467">
        <w:rPr>
          <w:rFonts w:ascii="Arial" w:hAnsi="Arial" w:cs="Arial"/>
          <w:b/>
          <w:bCs/>
        </w:rPr>
        <w:fldChar w:fldCharType="begin"/>
      </w:r>
      <w:r w:rsidRPr="00A56467">
        <w:rPr>
          <w:rFonts w:ascii="Arial" w:hAnsi="Arial" w:cs="Arial"/>
          <w:b/>
          <w:bCs/>
        </w:rPr>
        <w:instrText xml:space="preserve"> TOC \n \h \z \c "Proposal" </w:instrText>
      </w:r>
      <w:r w:rsidRPr="00A56467">
        <w:rPr>
          <w:rFonts w:ascii="Arial" w:hAnsi="Arial" w:cs="Arial"/>
          <w:b/>
          <w:bCs/>
        </w:rPr>
        <w:fldChar w:fldCharType="separate"/>
      </w:r>
      <w:hyperlink w:anchor="_Toc142664629" w:history="1">
        <w:r w:rsidR="00914266" w:rsidRPr="00A56467">
          <w:rPr>
            <w:rStyle w:val="Hyperlink"/>
            <w:rFonts w:ascii="Arial" w:hAnsi="Arial" w:cs="Arial"/>
            <w:b/>
            <w:bCs/>
            <w:noProof/>
          </w:rPr>
          <w:t>Proposal 1: Support AI/ML with model transfer in which the inference model is either in UE or gNB and LMF to create and train the AI/ML model.</w:t>
        </w:r>
      </w:hyperlink>
    </w:p>
    <w:p w14:paraId="6DF527FE" w14:textId="0B11688C" w:rsidR="00914266" w:rsidRPr="00A56467" w:rsidRDefault="00914266" w:rsidP="00A56467">
      <w:pPr>
        <w:pStyle w:val="TableofFigures"/>
        <w:tabs>
          <w:tab w:val="right" w:leader="dot" w:pos="9631"/>
        </w:tabs>
        <w:spacing w:line="360" w:lineRule="auto"/>
        <w:rPr>
          <w:rFonts w:ascii="Arial" w:eastAsiaTheme="minorEastAsia" w:hAnsi="Arial" w:cs="Arial"/>
          <w:b/>
          <w:bCs/>
          <w:noProof/>
          <w:kern w:val="2"/>
          <w:sz w:val="24"/>
          <w:lang w:val="en-US" w:eastAsia="en-GB"/>
          <w14:ligatures w14:val="standardContextual"/>
        </w:rPr>
      </w:pPr>
      <w:hyperlink w:anchor="_Toc142664630" w:history="1">
        <w:r w:rsidRPr="00A56467">
          <w:rPr>
            <w:rStyle w:val="Hyperlink"/>
            <w:rFonts w:ascii="Arial" w:hAnsi="Arial" w:cs="Arial"/>
            <w:b/>
            <w:bCs/>
            <w:noProof/>
          </w:rPr>
          <w:t>Proposal 2: Confirm the working assumptions related to the data collection for model training for AI/ML based positioning made in RAN1#112b-e meeting.</w:t>
        </w:r>
      </w:hyperlink>
    </w:p>
    <w:p w14:paraId="710C3567" w14:textId="17A55E0A" w:rsidR="00914266" w:rsidRPr="00A56467" w:rsidRDefault="00914266" w:rsidP="00A56467">
      <w:pPr>
        <w:pStyle w:val="TableofFigures"/>
        <w:tabs>
          <w:tab w:val="right" w:leader="dot" w:pos="9631"/>
        </w:tabs>
        <w:spacing w:line="360" w:lineRule="auto"/>
        <w:rPr>
          <w:rFonts w:ascii="Arial" w:eastAsiaTheme="minorEastAsia" w:hAnsi="Arial" w:cs="Arial"/>
          <w:b/>
          <w:bCs/>
          <w:noProof/>
          <w:kern w:val="2"/>
          <w:sz w:val="24"/>
          <w:lang w:val="en-US" w:eastAsia="en-GB"/>
          <w14:ligatures w14:val="standardContextual"/>
        </w:rPr>
      </w:pPr>
      <w:hyperlink w:anchor="_Toc142664631" w:history="1">
        <w:r w:rsidRPr="00A56467">
          <w:rPr>
            <w:rStyle w:val="Hyperlink"/>
            <w:rFonts w:ascii="Arial" w:hAnsi="Arial" w:cs="Arial"/>
            <w:b/>
            <w:bCs/>
            <w:noProof/>
          </w:rPr>
          <w:t>Proposal 3: Support channel observation, such as power delay profiles (PDP), as part of the data generation/collection from UE and gNB for downlink and uplink-based positioning, respectively.</w:t>
        </w:r>
      </w:hyperlink>
    </w:p>
    <w:p w14:paraId="7C69B377" w14:textId="5555C9D7" w:rsidR="00914266" w:rsidRPr="00A56467" w:rsidRDefault="00914266" w:rsidP="00A56467">
      <w:pPr>
        <w:pStyle w:val="TableofFigures"/>
        <w:tabs>
          <w:tab w:val="right" w:leader="dot" w:pos="9631"/>
        </w:tabs>
        <w:spacing w:line="360" w:lineRule="auto"/>
        <w:rPr>
          <w:rFonts w:ascii="Arial" w:eastAsiaTheme="minorEastAsia" w:hAnsi="Arial" w:cs="Arial"/>
          <w:b/>
          <w:bCs/>
          <w:noProof/>
          <w:kern w:val="2"/>
          <w:sz w:val="24"/>
          <w:lang w:val="en-US" w:eastAsia="en-GB"/>
          <w14:ligatures w14:val="standardContextual"/>
        </w:rPr>
      </w:pPr>
      <w:hyperlink w:anchor="_Toc142664632" w:history="1">
        <w:r w:rsidRPr="00A56467">
          <w:rPr>
            <w:rStyle w:val="Hyperlink"/>
            <w:rFonts w:ascii="Arial" w:hAnsi="Arial" w:cs="Arial"/>
            <w:b/>
            <w:bCs/>
            <w:noProof/>
          </w:rPr>
          <w:t>Proposal 4: Apart from location information, support LOS probability information as the ground truth label.</w:t>
        </w:r>
      </w:hyperlink>
    </w:p>
    <w:p w14:paraId="7E16D097" w14:textId="7ADE30AA" w:rsidR="00914266" w:rsidRPr="00A56467" w:rsidRDefault="00914266" w:rsidP="00A56467">
      <w:pPr>
        <w:pStyle w:val="TableofFigures"/>
        <w:tabs>
          <w:tab w:val="right" w:leader="dot" w:pos="9631"/>
        </w:tabs>
        <w:spacing w:line="360" w:lineRule="auto"/>
        <w:rPr>
          <w:rFonts w:ascii="Arial" w:eastAsiaTheme="minorEastAsia" w:hAnsi="Arial" w:cs="Arial"/>
          <w:b/>
          <w:bCs/>
          <w:noProof/>
          <w:kern w:val="2"/>
          <w:sz w:val="24"/>
          <w:lang w:val="en-US" w:eastAsia="en-GB"/>
          <w14:ligatures w14:val="standardContextual"/>
        </w:rPr>
      </w:pPr>
      <w:hyperlink w:anchor="_Toc142664633" w:history="1">
        <w:r w:rsidRPr="00A56467">
          <w:rPr>
            <w:rStyle w:val="Hyperlink"/>
            <w:rFonts w:ascii="Arial" w:hAnsi="Arial" w:cs="Arial"/>
            <w:b/>
            <w:bCs/>
            <w:noProof/>
          </w:rPr>
          <w:t>Proposal 5: Support AI/ML Positioning with model training at LMF and model inference at the UE side.</w:t>
        </w:r>
      </w:hyperlink>
    </w:p>
    <w:p w14:paraId="4C4D3481" w14:textId="7FEE5525" w:rsidR="00914266" w:rsidRPr="00A56467" w:rsidRDefault="00914266" w:rsidP="00A56467">
      <w:pPr>
        <w:pStyle w:val="TableofFigures"/>
        <w:tabs>
          <w:tab w:val="right" w:leader="dot" w:pos="9631"/>
        </w:tabs>
        <w:spacing w:line="360" w:lineRule="auto"/>
        <w:rPr>
          <w:rFonts w:ascii="Arial" w:eastAsiaTheme="minorEastAsia" w:hAnsi="Arial" w:cs="Arial"/>
          <w:b/>
          <w:bCs/>
          <w:noProof/>
          <w:kern w:val="2"/>
          <w:sz w:val="24"/>
          <w:lang w:val="en-US" w:eastAsia="en-GB"/>
          <w14:ligatures w14:val="standardContextual"/>
        </w:rPr>
      </w:pPr>
      <w:hyperlink w:anchor="_Toc142664634" w:history="1">
        <w:r w:rsidRPr="00A56467">
          <w:rPr>
            <w:rStyle w:val="Hyperlink"/>
            <w:rFonts w:ascii="Arial" w:hAnsi="Arial" w:cs="Arial"/>
            <w:b/>
            <w:bCs/>
            <w:noProof/>
          </w:rPr>
          <w:t>Proposal 6: On AI/ML model indication, define the inference model (e.g., contents, structure, size) to be provided from LMF to UE/gNB.</w:t>
        </w:r>
      </w:hyperlink>
    </w:p>
    <w:p w14:paraId="521F292B" w14:textId="59DCEE83" w:rsidR="00C547DA" w:rsidRPr="00BC7688" w:rsidRDefault="00455849" w:rsidP="00A56467">
      <w:pPr>
        <w:spacing w:line="360" w:lineRule="auto"/>
        <w:jc w:val="both"/>
      </w:pPr>
      <w:r w:rsidRPr="00A56467">
        <w:rPr>
          <w:rFonts w:ascii="Arial" w:hAnsi="Arial" w:cs="Arial"/>
          <w:b/>
          <w:bCs/>
        </w:rPr>
        <w:fldChar w:fldCharType="end"/>
      </w:r>
    </w:p>
    <w:p w14:paraId="36F66D88" w14:textId="55EF94A3" w:rsidR="00AB6208" w:rsidRPr="00DD5541" w:rsidRDefault="00B82C91">
      <w:pPr>
        <w:pStyle w:val="Heading1"/>
        <w:keepNext/>
        <w:keepLines/>
        <w:numPr>
          <w:ilvl w:val="0"/>
          <w:numId w:val="7"/>
        </w:numPr>
        <w:pBdr>
          <w:top w:val="single" w:sz="12" w:space="3" w:color="auto"/>
        </w:pBdr>
        <w:tabs>
          <w:tab w:val="clear" w:pos="432"/>
        </w:tabs>
        <w:overflowPunct w:val="0"/>
        <w:autoSpaceDE w:val="0"/>
        <w:autoSpaceDN w:val="0"/>
        <w:adjustRightInd w:val="0"/>
        <w:spacing w:after="180"/>
      </w:pPr>
      <w:bookmarkStart w:id="24" w:name="_Ref124589665"/>
      <w:bookmarkStart w:id="25" w:name="_Ref71620620"/>
      <w:bookmarkStart w:id="26" w:name="_Ref124671424"/>
      <w:r w:rsidRPr="00BD7E35">
        <w:rPr>
          <w:rFonts w:eastAsia="Arial"/>
          <w:b w:val="0"/>
          <w:bCs w:val="0"/>
          <w:noProof/>
          <w:kern w:val="0"/>
          <w:sz w:val="36"/>
          <w:szCs w:val="36"/>
        </w:rPr>
        <w:t>References</w:t>
      </w:r>
      <w:bookmarkStart w:id="27" w:name="_Ref95478379"/>
      <w:bookmarkStart w:id="28" w:name="_Ref53479302"/>
      <w:bookmarkStart w:id="29" w:name="_Ref167612671"/>
      <w:bookmarkEnd w:id="24"/>
      <w:bookmarkEnd w:id="25"/>
      <w:bookmarkEnd w:id="26"/>
      <w:r w:rsidR="00AB6208" w:rsidRPr="00DD5541">
        <w:rPr>
          <w:iCs/>
        </w:rPr>
        <w:tab/>
      </w:r>
    </w:p>
    <w:bookmarkEnd w:id="27"/>
    <w:bookmarkEnd w:id="28"/>
    <w:bookmarkEnd w:id="29"/>
    <w:p w14:paraId="4D35EDB4" w14:textId="6B25CB2C" w:rsidR="00831DFB" w:rsidRPr="004A4CBE" w:rsidRDefault="00831DFB" w:rsidP="00330FC0">
      <w:pPr>
        <w:rPr>
          <w:rFonts w:ascii="Times New Roman" w:hAnsi="Times New Roman"/>
          <w:lang w:val="en-US"/>
        </w:rPr>
      </w:pPr>
    </w:p>
    <w:p w14:paraId="68C5516C" w14:textId="1DC2CEAB" w:rsidR="00AF5771" w:rsidRDefault="006963B2">
      <w:pPr>
        <w:pStyle w:val="3GPPNormalText"/>
        <w:numPr>
          <w:ilvl w:val="0"/>
          <w:numId w:val="8"/>
        </w:numPr>
        <w:rPr>
          <w:rFonts w:ascii="Times" w:eastAsia="Batang" w:hAnsi="Times"/>
          <w:iCs/>
          <w:lang w:val="en-GB"/>
        </w:rPr>
      </w:pPr>
      <w:bookmarkStart w:id="30" w:name="_Ref100320852"/>
      <w:r w:rsidRPr="00330FC0">
        <w:rPr>
          <w:rFonts w:ascii="Times" w:eastAsia="Batang" w:hAnsi="Times"/>
          <w:iCs/>
          <w:lang w:val="en-GB"/>
        </w:rPr>
        <w:t xml:space="preserve">RP-213599, </w:t>
      </w:r>
      <w:r w:rsidR="00AF5771" w:rsidRPr="00330FC0">
        <w:rPr>
          <w:rFonts w:ascii="Times" w:eastAsia="Batang" w:hAnsi="Times"/>
          <w:iCs/>
          <w:lang w:val="en-GB"/>
        </w:rPr>
        <w:t>New SI: Study on Artificial Intelligence (AI)/Machine Learning (ML) for NR Air Interface</w:t>
      </w:r>
      <w:r w:rsidRPr="00330FC0">
        <w:rPr>
          <w:rFonts w:ascii="Times" w:eastAsia="Batang" w:hAnsi="Times"/>
          <w:iCs/>
          <w:lang w:val="en-GB"/>
        </w:rPr>
        <w:t>,</w:t>
      </w:r>
      <w:r w:rsidR="00AF5771" w:rsidRPr="00330FC0">
        <w:rPr>
          <w:rFonts w:ascii="Times" w:eastAsia="Batang" w:hAnsi="Times"/>
          <w:iCs/>
          <w:lang w:val="en-GB"/>
        </w:rPr>
        <w:t xml:space="preserve"> </w:t>
      </w:r>
      <w:r w:rsidR="00CF26CD" w:rsidRPr="00330FC0">
        <w:rPr>
          <w:rFonts w:ascii="Times" w:eastAsia="Batang" w:hAnsi="Times"/>
          <w:iCs/>
          <w:lang w:val="en-GB"/>
        </w:rPr>
        <w:t>3GPP TSG RAN Meeting #94e</w:t>
      </w:r>
      <w:bookmarkEnd w:id="30"/>
    </w:p>
    <w:p w14:paraId="6EA68FE5" w14:textId="41BD95FA" w:rsidR="000947EF" w:rsidRDefault="000947EF">
      <w:pPr>
        <w:pStyle w:val="ListParagraph"/>
        <w:numPr>
          <w:ilvl w:val="0"/>
          <w:numId w:val="8"/>
        </w:numPr>
        <w:tabs>
          <w:tab w:val="center" w:pos="4536"/>
          <w:tab w:val="right" w:pos="7938"/>
          <w:tab w:val="right" w:pos="9639"/>
        </w:tabs>
        <w:ind w:leftChars="0" w:right="2"/>
        <w:rPr>
          <w:iCs/>
        </w:rPr>
      </w:pPr>
      <w:bookmarkStart w:id="31" w:name="_Ref110937559"/>
      <w:bookmarkStart w:id="32" w:name="_Ref131512007"/>
      <w:bookmarkStart w:id="33" w:name="_Ref100833481"/>
      <w:r w:rsidRPr="009C5F73">
        <w:rPr>
          <w:iCs/>
        </w:rPr>
        <w:lastRenderedPageBreak/>
        <w:t>RAN1 Chair’s Notes, 3GPP TSG RAN WG1 #</w:t>
      </w:r>
      <w:r w:rsidR="004C6D11" w:rsidRPr="009C5F73">
        <w:rPr>
          <w:iCs/>
        </w:rPr>
        <w:t>1</w:t>
      </w:r>
      <w:r w:rsidR="004C6D11">
        <w:rPr>
          <w:iCs/>
        </w:rPr>
        <w:t>1</w:t>
      </w:r>
      <w:r w:rsidR="00D06A30">
        <w:rPr>
          <w:iCs/>
        </w:rPr>
        <w:t>3</w:t>
      </w:r>
      <w:r>
        <w:rPr>
          <w:iCs/>
        </w:rPr>
        <w:t xml:space="preserve">, </w:t>
      </w:r>
      <w:r w:rsidR="00D06A30">
        <w:rPr>
          <w:iCs/>
        </w:rPr>
        <w:t>May</w:t>
      </w:r>
      <w:r w:rsidR="004C6D11">
        <w:rPr>
          <w:iCs/>
        </w:rPr>
        <w:t xml:space="preserve"> </w:t>
      </w:r>
      <w:bookmarkEnd w:id="31"/>
      <w:r w:rsidR="004C6D11">
        <w:rPr>
          <w:iCs/>
        </w:rPr>
        <w:t>2023</w:t>
      </w:r>
      <w:bookmarkEnd w:id="32"/>
    </w:p>
    <w:bookmarkEnd w:id="33"/>
    <w:p w14:paraId="3D7C3CC0" w14:textId="1CD7C493" w:rsidR="00D06A30" w:rsidRDefault="00431A86">
      <w:pPr>
        <w:pStyle w:val="ListParagraph"/>
        <w:numPr>
          <w:ilvl w:val="0"/>
          <w:numId w:val="8"/>
        </w:numPr>
        <w:tabs>
          <w:tab w:val="center" w:pos="4536"/>
          <w:tab w:val="right" w:pos="7938"/>
          <w:tab w:val="right" w:pos="9639"/>
        </w:tabs>
        <w:ind w:leftChars="0" w:right="2"/>
        <w:rPr>
          <w:iCs/>
        </w:rPr>
      </w:pPr>
      <w:r>
        <w:rPr>
          <w:iCs/>
        </w:rPr>
        <w:t xml:space="preserve">FL summary #4 of other aspects on AI/ML for positioning accuracy enhancement, AI 9.2.4.2, </w:t>
      </w:r>
      <w:r w:rsidR="00D10631">
        <w:rPr>
          <w:iCs/>
        </w:rPr>
        <w:t>3GPP TSG RAN WG1 Meeting #113</w:t>
      </w:r>
    </w:p>
    <w:p w14:paraId="6479CD73" w14:textId="535F6363" w:rsidR="00C746EB" w:rsidRPr="00A41BE6" w:rsidRDefault="00C746EB" w:rsidP="00AF5771">
      <w:pPr>
        <w:pStyle w:val="References"/>
        <w:numPr>
          <w:ilvl w:val="0"/>
          <w:numId w:val="0"/>
        </w:numPr>
        <w:autoSpaceDE w:val="0"/>
        <w:autoSpaceDN w:val="0"/>
        <w:snapToGrid w:val="0"/>
        <w:spacing w:after="60"/>
        <w:jc w:val="both"/>
        <w:rPr>
          <w:rFonts w:ascii="Times" w:eastAsia="Batang" w:hAnsi="Times"/>
          <w:lang w:val="en-GB" w:eastAsia="x-none"/>
        </w:rPr>
      </w:pPr>
    </w:p>
    <w:sectPr w:rsidR="00C746EB" w:rsidRPr="00A41BE6"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4C0DC" w14:textId="77777777" w:rsidR="003518D0" w:rsidRDefault="003518D0">
      <w:r>
        <w:separator/>
      </w:r>
    </w:p>
  </w:endnote>
  <w:endnote w:type="continuationSeparator" w:id="0">
    <w:p w14:paraId="2540FCE4" w14:textId="77777777" w:rsidR="003518D0" w:rsidRDefault="003518D0">
      <w:r>
        <w:continuationSeparator/>
      </w:r>
    </w:p>
  </w:endnote>
  <w:endnote w:type="continuationNotice" w:id="1">
    <w:p w14:paraId="2E55E1D0" w14:textId="77777777" w:rsidR="003518D0" w:rsidRDefault="00351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Arial Unicode MS"/>
    <w:panose1 w:val="020B0604020202020204"/>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29D78" w14:textId="77777777" w:rsidR="003518D0" w:rsidRDefault="003518D0">
      <w:r>
        <w:separator/>
      </w:r>
    </w:p>
  </w:footnote>
  <w:footnote w:type="continuationSeparator" w:id="0">
    <w:p w14:paraId="2ADB265B" w14:textId="77777777" w:rsidR="003518D0" w:rsidRDefault="003518D0">
      <w:r>
        <w:continuationSeparator/>
      </w:r>
    </w:p>
  </w:footnote>
  <w:footnote w:type="continuationNotice" w:id="1">
    <w:p w14:paraId="2C60D639" w14:textId="77777777" w:rsidR="003518D0" w:rsidRDefault="003518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66093"/>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273B3"/>
    <w:multiLevelType w:val="hybridMultilevel"/>
    <w:tmpl w:val="D1D8C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895455"/>
    <w:multiLevelType w:val="hybridMultilevel"/>
    <w:tmpl w:val="F0CA064E"/>
    <w:lvl w:ilvl="0" w:tplc="474246C2">
      <w:start w:val="5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47A25"/>
    <w:multiLevelType w:val="hybridMultilevel"/>
    <w:tmpl w:val="4E769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D3C7087"/>
    <w:multiLevelType w:val="hybridMultilevel"/>
    <w:tmpl w:val="E116AAF6"/>
    <w:lvl w:ilvl="0" w:tplc="109A41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7" w15:restartNumberingAfterBreak="0">
    <w:nsid w:val="42515A81"/>
    <w:multiLevelType w:val="hybridMultilevel"/>
    <w:tmpl w:val="FEAE2818"/>
    <w:lvl w:ilvl="0" w:tplc="FFFFFFFF">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676613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2026F"/>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5B67B6"/>
    <w:multiLevelType w:val="hybridMultilevel"/>
    <w:tmpl w:val="DA9E6E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2E601AE"/>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646FE7"/>
    <w:multiLevelType w:val="hybridMultilevel"/>
    <w:tmpl w:val="1ECE4B62"/>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2C4ADA"/>
    <w:multiLevelType w:val="hybridMultilevel"/>
    <w:tmpl w:val="AEE04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6B2DB3"/>
    <w:multiLevelType w:val="hybridMultilevel"/>
    <w:tmpl w:val="C6AE8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6995702">
    <w:abstractNumId w:val="2"/>
  </w:num>
  <w:num w:numId="2" w16cid:durableId="454449118">
    <w:abstractNumId w:val="22"/>
  </w:num>
  <w:num w:numId="3" w16cid:durableId="886643496">
    <w:abstractNumId w:val="32"/>
  </w:num>
  <w:num w:numId="4" w16cid:durableId="939726194">
    <w:abstractNumId w:val="31"/>
  </w:num>
  <w:num w:numId="5" w16cid:durableId="1477143561">
    <w:abstractNumId w:val="6"/>
  </w:num>
  <w:num w:numId="6" w16cid:durableId="1326281383">
    <w:abstractNumId w:val="27"/>
  </w:num>
  <w:num w:numId="7" w16cid:durableId="1414157866">
    <w:abstractNumId w:val="19"/>
  </w:num>
  <w:num w:numId="8" w16cid:durableId="249774236">
    <w:abstractNumId w:val="13"/>
  </w:num>
  <w:num w:numId="9" w16cid:durableId="970406724">
    <w:abstractNumId w:val="16"/>
  </w:num>
  <w:num w:numId="10" w16cid:durableId="928660229">
    <w:abstractNumId w:val="12"/>
  </w:num>
  <w:num w:numId="11" w16cid:durableId="2080587685">
    <w:abstractNumId w:val="25"/>
  </w:num>
  <w:num w:numId="12" w16cid:durableId="1964192877">
    <w:abstractNumId w:val="23"/>
  </w:num>
  <w:num w:numId="13" w16cid:durableId="431317443">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14" w16cid:durableId="567886159">
    <w:abstractNumId w:val="29"/>
  </w:num>
  <w:num w:numId="15" w16cid:durableId="970018595">
    <w:abstractNumId w:val="17"/>
  </w:num>
  <w:num w:numId="16" w16cid:durableId="1505775934">
    <w:abstractNumId w:val="28"/>
  </w:num>
  <w:num w:numId="17" w16cid:durableId="505633116">
    <w:abstractNumId w:val="33"/>
  </w:num>
  <w:num w:numId="18" w16cid:durableId="980188311">
    <w:abstractNumId w:val="20"/>
  </w:num>
  <w:num w:numId="19" w16cid:durableId="247233243">
    <w:abstractNumId w:val="24"/>
  </w:num>
  <w:num w:numId="20" w16cid:durableId="1280260482">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1" w16cid:durableId="1374505117">
    <w:abstractNumId w:val="7"/>
  </w:num>
  <w:num w:numId="22" w16cid:durableId="913901787">
    <w:abstractNumId w:val="21"/>
  </w:num>
  <w:num w:numId="23" w16cid:durableId="283510474">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4" w16cid:durableId="151258900">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25" w16cid:durableId="312179316">
    <w:abstractNumId w:val="18"/>
  </w:num>
  <w:num w:numId="26" w16cid:durableId="1778326035">
    <w:abstractNumId w:val="26"/>
  </w:num>
  <w:num w:numId="27" w16cid:durableId="2079935647">
    <w:abstractNumId w:val="14"/>
  </w:num>
  <w:num w:numId="28" w16cid:durableId="1656713871">
    <w:abstractNumId w:val="30"/>
  </w:num>
  <w:num w:numId="29" w16cid:durableId="74937366">
    <w:abstractNumId w:val="8"/>
  </w:num>
  <w:num w:numId="30" w16cid:durableId="131796399">
    <w:abstractNumId w:val="9"/>
  </w:num>
  <w:num w:numId="31" w16cid:durableId="866601840">
    <w:abstractNumId w:val="3"/>
  </w:num>
  <w:num w:numId="32" w16cid:durableId="786698906">
    <w:abstractNumId w:val="10"/>
  </w:num>
  <w:num w:numId="33" w16cid:durableId="372006042">
    <w:abstractNumId w:val="11"/>
  </w:num>
  <w:num w:numId="34" w16cid:durableId="1094010579">
    <w:abstractNumId w:val="15"/>
  </w:num>
  <w:num w:numId="35" w16cid:durableId="1781028147">
    <w:abstractNumId w:val="5"/>
  </w:num>
  <w:num w:numId="36" w16cid:durableId="73659118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363"/>
    <w:rsid w:val="00001AE6"/>
    <w:rsid w:val="00001B7B"/>
    <w:rsid w:val="00001DA0"/>
    <w:rsid w:val="00001E4C"/>
    <w:rsid w:val="00001F3D"/>
    <w:rsid w:val="00002050"/>
    <w:rsid w:val="00002097"/>
    <w:rsid w:val="0000226C"/>
    <w:rsid w:val="00002314"/>
    <w:rsid w:val="00002A43"/>
    <w:rsid w:val="00002B43"/>
    <w:rsid w:val="00002BC6"/>
    <w:rsid w:val="00002DC6"/>
    <w:rsid w:val="00002F51"/>
    <w:rsid w:val="0000309D"/>
    <w:rsid w:val="00003110"/>
    <w:rsid w:val="00003307"/>
    <w:rsid w:val="000036CF"/>
    <w:rsid w:val="000036EF"/>
    <w:rsid w:val="000036F8"/>
    <w:rsid w:val="000039AB"/>
    <w:rsid w:val="00003B58"/>
    <w:rsid w:val="00003F92"/>
    <w:rsid w:val="00004056"/>
    <w:rsid w:val="000040FC"/>
    <w:rsid w:val="00004154"/>
    <w:rsid w:val="0000498E"/>
    <w:rsid w:val="00004DA7"/>
    <w:rsid w:val="00005350"/>
    <w:rsid w:val="00005607"/>
    <w:rsid w:val="00005620"/>
    <w:rsid w:val="000056CC"/>
    <w:rsid w:val="0000584E"/>
    <w:rsid w:val="00005B3E"/>
    <w:rsid w:val="00005FC6"/>
    <w:rsid w:val="000063E4"/>
    <w:rsid w:val="00006C6D"/>
    <w:rsid w:val="00006ECD"/>
    <w:rsid w:val="0000712C"/>
    <w:rsid w:val="0000718E"/>
    <w:rsid w:val="00007449"/>
    <w:rsid w:val="000075B2"/>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3CC"/>
    <w:rsid w:val="000125B9"/>
    <w:rsid w:val="0001269D"/>
    <w:rsid w:val="00012C2D"/>
    <w:rsid w:val="000130B7"/>
    <w:rsid w:val="000130DF"/>
    <w:rsid w:val="00013355"/>
    <w:rsid w:val="000133B4"/>
    <w:rsid w:val="000135CB"/>
    <w:rsid w:val="00013675"/>
    <w:rsid w:val="000136D7"/>
    <w:rsid w:val="00013BB3"/>
    <w:rsid w:val="000143B4"/>
    <w:rsid w:val="000149E3"/>
    <w:rsid w:val="00014BC4"/>
    <w:rsid w:val="00014CFC"/>
    <w:rsid w:val="00014DB4"/>
    <w:rsid w:val="0001505F"/>
    <w:rsid w:val="0001525D"/>
    <w:rsid w:val="00015533"/>
    <w:rsid w:val="000155DA"/>
    <w:rsid w:val="00015638"/>
    <w:rsid w:val="000159AB"/>
    <w:rsid w:val="00015D64"/>
    <w:rsid w:val="00015D7A"/>
    <w:rsid w:val="00015E0A"/>
    <w:rsid w:val="00016124"/>
    <w:rsid w:val="00016153"/>
    <w:rsid w:val="0001634F"/>
    <w:rsid w:val="0001645E"/>
    <w:rsid w:val="00016470"/>
    <w:rsid w:val="00016474"/>
    <w:rsid w:val="00016648"/>
    <w:rsid w:val="00016D2D"/>
    <w:rsid w:val="00016E19"/>
    <w:rsid w:val="00016F37"/>
    <w:rsid w:val="00017099"/>
    <w:rsid w:val="000172F1"/>
    <w:rsid w:val="0001774C"/>
    <w:rsid w:val="0001794B"/>
    <w:rsid w:val="00017AFA"/>
    <w:rsid w:val="00017C43"/>
    <w:rsid w:val="00017D73"/>
    <w:rsid w:val="00017E60"/>
    <w:rsid w:val="000201A3"/>
    <w:rsid w:val="000203CB"/>
    <w:rsid w:val="0002083E"/>
    <w:rsid w:val="00020852"/>
    <w:rsid w:val="00020974"/>
    <w:rsid w:val="0002097D"/>
    <w:rsid w:val="00020B2C"/>
    <w:rsid w:val="00020F37"/>
    <w:rsid w:val="00021232"/>
    <w:rsid w:val="00021350"/>
    <w:rsid w:val="00021677"/>
    <w:rsid w:val="0002178F"/>
    <w:rsid w:val="000218B3"/>
    <w:rsid w:val="00021920"/>
    <w:rsid w:val="000219BD"/>
    <w:rsid w:val="00021A52"/>
    <w:rsid w:val="00021DA8"/>
    <w:rsid w:val="00022000"/>
    <w:rsid w:val="000220B1"/>
    <w:rsid w:val="00022315"/>
    <w:rsid w:val="00022668"/>
    <w:rsid w:val="00022819"/>
    <w:rsid w:val="000228E9"/>
    <w:rsid w:val="000228EB"/>
    <w:rsid w:val="00022AA5"/>
    <w:rsid w:val="00022B32"/>
    <w:rsid w:val="00022BB1"/>
    <w:rsid w:val="00022E73"/>
    <w:rsid w:val="000231B9"/>
    <w:rsid w:val="0002338E"/>
    <w:rsid w:val="00023431"/>
    <w:rsid w:val="0002356E"/>
    <w:rsid w:val="000235ED"/>
    <w:rsid w:val="00023E0A"/>
    <w:rsid w:val="00023FB0"/>
    <w:rsid w:val="0002427D"/>
    <w:rsid w:val="00024296"/>
    <w:rsid w:val="000248C2"/>
    <w:rsid w:val="00024951"/>
    <w:rsid w:val="00024A40"/>
    <w:rsid w:val="00024E65"/>
    <w:rsid w:val="00024F12"/>
    <w:rsid w:val="000255FF"/>
    <w:rsid w:val="00025843"/>
    <w:rsid w:val="00025A45"/>
    <w:rsid w:val="00025BB5"/>
    <w:rsid w:val="00025BD6"/>
    <w:rsid w:val="00025CB5"/>
    <w:rsid w:val="00025E6B"/>
    <w:rsid w:val="00025FED"/>
    <w:rsid w:val="00026006"/>
    <w:rsid w:val="0002616F"/>
    <w:rsid w:val="00026226"/>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97E"/>
    <w:rsid w:val="00027CC8"/>
    <w:rsid w:val="00027DE2"/>
    <w:rsid w:val="00030096"/>
    <w:rsid w:val="0003027C"/>
    <w:rsid w:val="000302E5"/>
    <w:rsid w:val="00030336"/>
    <w:rsid w:val="0003058A"/>
    <w:rsid w:val="000308C2"/>
    <w:rsid w:val="00030A7A"/>
    <w:rsid w:val="00030ABE"/>
    <w:rsid w:val="00030ADC"/>
    <w:rsid w:val="00030BA6"/>
    <w:rsid w:val="00030DDE"/>
    <w:rsid w:val="0003117A"/>
    <w:rsid w:val="0003121D"/>
    <w:rsid w:val="0003138F"/>
    <w:rsid w:val="00031427"/>
    <w:rsid w:val="00031644"/>
    <w:rsid w:val="00031731"/>
    <w:rsid w:val="0003176A"/>
    <w:rsid w:val="0003178D"/>
    <w:rsid w:val="00031AD4"/>
    <w:rsid w:val="00031EC8"/>
    <w:rsid w:val="00031FBD"/>
    <w:rsid w:val="000320B4"/>
    <w:rsid w:val="000323EC"/>
    <w:rsid w:val="00032450"/>
    <w:rsid w:val="00032923"/>
    <w:rsid w:val="000329BF"/>
    <w:rsid w:val="00032B30"/>
    <w:rsid w:val="00032D28"/>
    <w:rsid w:val="00032EA2"/>
    <w:rsid w:val="00032ECA"/>
    <w:rsid w:val="00033230"/>
    <w:rsid w:val="000338A6"/>
    <w:rsid w:val="00033A20"/>
    <w:rsid w:val="00033B8F"/>
    <w:rsid w:val="00033CCE"/>
    <w:rsid w:val="00033CE1"/>
    <w:rsid w:val="0003416E"/>
    <w:rsid w:val="000343E0"/>
    <w:rsid w:val="000345AB"/>
    <w:rsid w:val="0003486E"/>
    <w:rsid w:val="00034932"/>
    <w:rsid w:val="00034A71"/>
    <w:rsid w:val="0003514F"/>
    <w:rsid w:val="00035298"/>
    <w:rsid w:val="0003534A"/>
    <w:rsid w:val="0003547D"/>
    <w:rsid w:val="0003553E"/>
    <w:rsid w:val="00035916"/>
    <w:rsid w:val="00035A0A"/>
    <w:rsid w:val="00035AF6"/>
    <w:rsid w:val="00035BC1"/>
    <w:rsid w:val="00035DFB"/>
    <w:rsid w:val="00035F1C"/>
    <w:rsid w:val="0003603F"/>
    <w:rsid w:val="000360B7"/>
    <w:rsid w:val="0003652D"/>
    <w:rsid w:val="00036920"/>
    <w:rsid w:val="00036E81"/>
    <w:rsid w:val="000372C7"/>
    <w:rsid w:val="00037458"/>
    <w:rsid w:val="00037583"/>
    <w:rsid w:val="0003795D"/>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25A"/>
    <w:rsid w:val="000433FA"/>
    <w:rsid w:val="00043578"/>
    <w:rsid w:val="000439CD"/>
    <w:rsid w:val="00043A5E"/>
    <w:rsid w:val="00043AF9"/>
    <w:rsid w:val="000445C5"/>
    <w:rsid w:val="000447FD"/>
    <w:rsid w:val="000449D0"/>
    <w:rsid w:val="000449FE"/>
    <w:rsid w:val="000450E3"/>
    <w:rsid w:val="000451D7"/>
    <w:rsid w:val="00045474"/>
    <w:rsid w:val="000454F9"/>
    <w:rsid w:val="0004567C"/>
    <w:rsid w:val="0004585C"/>
    <w:rsid w:val="000458C4"/>
    <w:rsid w:val="000459C0"/>
    <w:rsid w:val="00045B06"/>
    <w:rsid w:val="00045CA6"/>
    <w:rsid w:val="000461F3"/>
    <w:rsid w:val="00046657"/>
    <w:rsid w:val="00046741"/>
    <w:rsid w:val="00046A46"/>
    <w:rsid w:val="00046A72"/>
    <w:rsid w:val="00046F19"/>
    <w:rsid w:val="00047220"/>
    <w:rsid w:val="00047798"/>
    <w:rsid w:val="0004796D"/>
    <w:rsid w:val="00047E19"/>
    <w:rsid w:val="00047F2F"/>
    <w:rsid w:val="00047FAA"/>
    <w:rsid w:val="00050087"/>
    <w:rsid w:val="00050686"/>
    <w:rsid w:val="00050785"/>
    <w:rsid w:val="000507C2"/>
    <w:rsid w:val="000507E1"/>
    <w:rsid w:val="00050906"/>
    <w:rsid w:val="0005098B"/>
    <w:rsid w:val="00050A50"/>
    <w:rsid w:val="00050AFC"/>
    <w:rsid w:val="00050D19"/>
    <w:rsid w:val="00050D40"/>
    <w:rsid w:val="00050D7D"/>
    <w:rsid w:val="00050EB2"/>
    <w:rsid w:val="00051232"/>
    <w:rsid w:val="00051399"/>
    <w:rsid w:val="0005155A"/>
    <w:rsid w:val="00051696"/>
    <w:rsid w:val="00051AA8"/>
    <w:rsid w:val="00051DC9"/>
    <w:rsid w:val="00052107"/>
    <w:rsid w:val="000521D7"/>
    <w:rsid w:val="00052228"/>
    <w:rsid w:val="0005242B"/>
    <w:rsid w:val="0005242C"/>
    <w:rsid w:val="000524F6"/>
    <w:rsid w:val="00052668"/>
    <w:rsid w:val="0005289B"/>
    <w:rsid w:val="00052AEF"/>
    <w:rsid w:val="00052BE2"/>
    <w:rsid w:val="00052C36"/>
    <w:rsid w:val="00052DB8"/>
    <w:rsid w:val="00052E9D"/>
    <w:rsid w:val="00052E9E"/>
    <w:rsid w:val="00052F03"/>
    <w:rsid w:val="00053033"/>
    <w:rsid w:val="000530AF"/>
    <w:rsid w:val="00053200"/>
    <w:rsid w:val="00053352"/>
    <w:rsid w:val="00053750"/>
    <w:rsid w:val="00053B42"/>
    <w:rsid w:val="00053BBC"/>
    <w:rsid w:val="00053DAA"/>
    <w:rsid w:val="00053FE5"/>
    <w:rsid w:val="000540AD"/>
    <w:rsid w:val="00054378"/>
    <w:rsid w:val="000543CC"/>
    <w:rsid w:val="000543D4"/>
    <w:rsid w:val="0005443B"/>
    <w:rsid w:val="00054836"/>
    <w:rsid w:val="00054CCF"/>
    <w:rsid w:val="00054F18"/>
    <w:rsid w:val="00055343"/>
    <w:rsid w:val="00055414"/>
    <w:rsid w:val="00055715"/>
    <w:rsid w:val="0005576B"/>
    <w:rsid w:val="00055AF0"/>
    <w:rsid w:val="00055B7D"/>
    <w:rsid w:val="00055E65"/>
    <w:rsid w:val="00055EB6"/>
    <w:rsid w:val="000562A6"/>
    <w:rsid w:val="000564FA"/>
    <w:rsid w:val="00056B38"/>
    <w:rsid w:val="00056B6B"/>
    <w:rsid w:val="00056B77"/>
    <w:rsid w:val="00056DF3"/>
    <w:rsid w:val="0005720C"/>
    <w:rsid w:val="000572DD"/>
    <w:rsid w:val="000575D7"/>
    <w:rsid w:val="00057764"/>
    <w:rsid w:val="00057D16"/>
    <w:rsid w:val="00057D72"/>
    <w:rsid w:val="00057FAA"/>
    <w:rsid w:val="000600B4"/>
    <w:rsid w:val="00060193"/>
    <w:rsid w:val="00060570"/>
    <w:rsid w:val="000606B9"/>
    <w:rsid w:val="000607C0"/>
    <w:rsid w:val="00060C53"/>
    <w:rsid w:val="00060DD6"/>
    <w:rsid w:val="00060EE8"/>
    <w:rsid w:val="0006131F"/>
    <w:rsid w:val="00061550"/>
    <w:rsid w:val="00061CEC"/>
    <w:rsid w:val="00062285"/>
    <w:rsid w:val="00062424"/>
    <w:rsid w:val="000627C4"/>
    <w:rsid w:val="000627EA"/>
    <w:rsid w:val="00062950"/>
    <w:rsid w:val="0006298A"/>
    <w:rsid w:val="000629E7"/>
    <w:rsid w:val="00062DCB"/>
    <w:rsid w:val="000631C8"/>
    <w:rsid w:val="000637C4"/>
    <w:rsid w:val="00063899"/>
    <w:rsid w:val="000639DE"/>
    <w:rsid w:val="00063A9D"/>
    <w:rsid w:val="00063B50"/>
    <w:rsid w:val="00063BB7"/>
    <w:rsid w:val="00063BF8"/>
    <w:rsid w:val="00063E7C"/>
    <w:rsid w:val="00063EBF"/>
    <w:rsid w:val="00063F13"/>
    <w:rsid w:val="0006436A"/>
    <w:rsid w:val="000645A8"/>
    <w:rsid w:val="000645C5"/>
    <w:rsid w:val="0006465B"/>
    <w:rsid w:val="00064780"/>
    <w:rsid w:val="00064880"/>
    <w:rsid w:val="00064CBD"/>
    <w:rsid w:val="00064CD0"/>
    <w:rsid w:val="00064F61"/>
    <w:rsid w:val="00065743"/>
    <w:rsid w:val="0006574B"/>
    <w:rsid w:val="0006589B"/>
    <w:rsid w:val="000659BD"/>
    <w:rsid w:val="00065AE6"/>
    <w:rsid w:val="00065B36"/>
    <w:rsid w:val="00065B41"/>
    <w:rsid w:val="00065CB2"/>
    <w:rsid w:val="00065F92"/>
    <w:rsid w:val="00065FFD"/>
    <w:rsid w:val="00066458"/>
    <w:rsid w:val="0006666D"/>
    <w:rsid w:val="00066724"/>
    <w:rsid w:val="00066836"/>
    <w:rsid w:val="000672C9"/>
    <w:rsid w:val="0006737B"/>
    <w:rsid w:val="0006754B"/>
    <w:rsid w:val="0006755A"/>
    <w:rsid w:val="00067A6B"/>
    <w:rsid w:val="00067E99"/>
    <w:rsid w:val="00067EE6"/>
    <w:rsid w:val="00067FC0"/>
    <w:rsid w:val="0007012F"/>
    <w:rsid w:val="000703B5"/>
    <w:rsid w:val="00070642"/>
    <w:rsid w:val="00070A13"/>
    <w:rsid w:val="00070CB2"/>
    <w:rsid w:val="0007112C"/>
    <w:rsid w:val="0007115D"/>
    <w:rsid w:val="00071477"/>
    <w:rsid w:val="0007153B"/>
    <w:rsid w:val="00071694"/>
    <w:rsid w:val="00071701"/>
    <w:rsid w:val="000718CA"/>
    <w:rsid w:val="0007191C"/>
    <w:rsid w:val="00071B07"/>
    <w:rsid w:val="00071B71"/>
    <w:rsid w:val="00071DA9"/>
    <w:rsid w:val="00071DD1"/>
    <w:rsid w:val="00071FF8"/>
    <w:rsid w:val="00072071"/>
    <w:rsid w:val="000720B5"/>
    <w:rsid w:val="000722BE"/>
    <w:rsid w:val="000726AD"/>
    <w:rsid w:val="00072970"/>
    <w:rsid w:val="00072C0F"/>
    <w:rsid w:val="00072D23"/>
    <w:rsid w:val="00072D43"/>
    <w:rsid w:val="00072EF1"/>
    <w:rsid w:val="000731F9"/>
    <w:rsid w:val="0007320C"/>
    <w:rsid w:val="000738F6"/>
    <w:rsid w:val="0007394F"/>
    <w:rsid w:val="00073F4B"/>
    <w:rsid w:val="000744F8"/>
    <w:rsid w:val="0007455F"/>
    <w:rsid w:val="00074770"/>
    <w:rsid w:val="00074A2B"/>
    <w:rsid w:val="00074A6B"/>
    <w:rsid w:val="00074D9F"/>
    <w:rsid w:val="0007547E"/>
    <w:rsid w:val="000755CF"/>
    <w:rsid w:val="00075689"/>
    <w:rsid w:val="00075C5E"/>
    <w:rsid w:val="00075C8E"/>
    <w:rsid w:val="00075F8D"/>
    <w:rsid w:val="00075FEB"/>
    <w:rsid w:val="000760A8"/>
    <w:rsid w:val="000760F6"/>
    <w:rsid w:val="00076483"/>
    <w:rsid w:val="000767D1"/>
    <w:rsid w:val="00076C47"/>
    <w:rsid w:val="00076D87"/>
    <w:rsid w:val="00076EF1"/>
    <w:rsid w:val="00076FA3"/>
    <w:rsid w:val="000770A9"/>
    <w:rsid w:val="00077346"/>
    <w:rsid w:val="0007748C"/>
    <w:rsid w:val="0007748D"/>
    <w:rsid w:val="00077634"/>
    <w:rsid w:val="000777D3"/>
    <w:rsid w:val="00077A63"/>
    <w:rsid w:val="00077B19"/>
    <w:rsid w:val="00077D49"/>
    <w:rsid w:val="00077ECD"/>
    <w:rsid w:val="0008048E"/>
    <w:rsid w:val="000808F2"/>
    <w:rsid w:val="0008092E"/>
    <w:rsid w:val="000809C1"/>
    <w:rsid w:val="00080A20"/>
    <w:rsid w:val="0008112A"/>
    <w:rsid w:val="000811BD"/>
    <w:rsid w:val="00081302"/>
    <w:rsid w:val="0008131B"/>
    <w:rsid w:val="00081472"/>
    <w:rsid w:val="00081600"/>
    <w:rsid w:val="000817DA"/>
    <w:rsid w:val="000819BC"/>
    <w:rsid w:val="00081A03"/>
    <w:rsid w:val="00081A14"/>
    <w:rsid w:val="00081AE5"/>
    <w:rsid w:val="00081BC0"/>
    <w:rsid w:val="00081D2A"/>
    <w:rsid w:val="00081DA2"/>
    <w:rsid w:val="00081DD2"/>
    <w:rsid w:val="00081FB2"/>
    <w:rsid w:val="000821FE"/>
    <w:rsid w:val="00082362"/>
    <w:rsid w:val="000825C6"/>
    <w:rsid w:val="00082682"/>
    <w:rsid w:val="00082866"/>
    <w:rsid w:val="00082935"/>
    <w:rsid w:val="000829CA"/>
    <w:rsid w:val="00082A10"/>
    <w:rsid w:val="00082E0B"/>
    <w:rsid w:val="00082E80"/>
    <w:rsid w:val="00083197"/>
    <w:rsid w:val="000833BD"/>
    <w:rsid w:val="0008378C"/>
    <w:rsid w:val="00083851"/>
    <w:rsid w:val="000839F4"/>
    <w:rsid w:val="00083D47"/>
    <w:rsid w:val="00083DFE"/>
    <w:rsid w:val="00083E62"/>
    <w:rsid w:val="00083E8C"/>
    <w:rsid w:val="000840BC"/>
    <w:rsid w:val="0008421C"/>
    <w:rsid w:val="000842F8"/>
    <w:rsid w:val="00084B6D"/>
    <w:rsid w:val="00084C02"/>
    <w:rsid w:val="000852F5"/>
    <w:rsid w:val="00085392"/>
    <w:rsid w:val="0008585F"/>
    <w:rsid w:val="00085AC8"/>
    <w:rsid w:val="00085B54"/>
    <w:rsid w:val="00085B87"/>
    <w:rsid w:val="000862A2"/>
    <w:rsid w:val="00086326"/>
    <w:rsid w:val="000863CC"/>
    <w:rsid w:val="000863ED"/>
    <w:rsid w:val="00086458"/>
    <w:rsid w:val="0008660D"/>
    <w:rsid w:val="0008690A"/>
    <w:rsid w:val="00086AE5"/>
    <w:rsid w:val="00086DAB"/>
    <w:rsid w:val="00087010"/>
    <w:rsid w:val="0008744C"/>
    <w:rsid w:val="00087630"/>
    <w:rsid w:val="00087716"/>
    <w:rsid w:val="000877E1"/>
    <w:rsid w:val="000877E4"/>
    <w:rsid w:val="0008796B"/>
    <w:rsid w:val="00087C17"/>
    <w:rsid w:val="00087EE4"/>
    <w:rsid w:val="00090333"/>
    <w:rsid w:val="0009041B"/>
    <w:rsid w:val="00090555"/>
    <w:rsid w:val="0009090B"/>
    <w:rsid w:val="00090919"/>
    <w:rsid w:val="00090968"/>
    <w:rsid w:val="0009099A"/>
    <w:rsid w:val="00090DCA"/>
    <w:rsid w:val="000910D0"/>
    <w:rsid w:val="000911D1"/>
    <w:rsid w:val="0009124C"/>
    <w:rsid w:val="00091312"/>
    <w:rsid w:val="0009143A"/>
    <w:rsid w:val="00091722"/>
    <w:rsid w:val="00091940"/>
    <w:rsid w:val="00091CA2"/>
    <w:rsid w:val="00091D2A"/>
    <w:rsid w:val="00091E5D"/>
    <w:rsid w:val="00092260"/>
    <w:rsid w:val="00092615"/>
    <w:rsid w:val="00092657"/>
    <w:rsid w:val="00092724"/>
    <w:rsid w:val="00092754"/>
    <w:rsid w:val="000927B5"/>
    <w:rsid w:val="000928E0"/>
    <w:rsid w:val="00092D58"/>
    <w:rsid w:val="00092FFD"/>
    <w:rsid w:val="00093081"/>
    <w:rsid w:val="000934EF"/>
    <w:rsid w:val="0009395D"/>
    <w:rsid w:val="00093A16"/>
    <w:rsid w:val="00093D36"/>
    <w:rsid w:val="00094074"/>
    <w:rsid w:val="00094102"/>
    <w:rsid w:val="000941AA"/>
    <w:rsid w:val="0009444F"/>
    <w:rsid w:val="000947EF"/>
    <w:rsid w:val="00094BF4"/>
    <w:rsid w:val="00094C2D"/>
    <w:rsid w:val="00094D75"/>
    <w:rsid w:val="00094EA9"/>
    <w:rsid w:val="0009518B"/>
    <w:rsid w:val="000952E9"/>
    <w:rsid w:val="0009541C"/>
    <w:rsid w:val="0009552E"/>
    <w:rsid w:val="00095DD7"/>
    <w:rsid w:val="00095E55"/>
    <w:rsid w:val="00095EF7"/>
    <w:rsid w:val="00095FB2"/>
    <w:rsid w:val="00095FC1"/>
    <w:rsid w:val="00095FCC"/>
    <w:rsid w:val="0009639C"/>
    <w:rsid w:val="000964D1"/>
    <w:rsid w:val="00096504"/>
    <w:rsid w:val="000968CA"/>
    <w:rsid w:val="00096CE7"/>
    <w:rsid w:val="00096D85"/>
    <w:rsid w:val="00096F6F"/>
    <w:rsid w:val="00097016"/>
    <w:rsid w:val="0009710B"/>
    <w:rsid w:val="00097133"/>
    <w:rsid w:val="000973EC"/>
    <w:rsid w:val="000973ED"/>
    <w:rsid w:val="00097427"/>
    <w:rsid w:val="00097497"/>
    <w:rsid w:val="000979A4"/>
    <w:rsid w:val="00097E4C"/>
    <w:rsid w:val="00097EA5"/>
    <w:rsid w:val="00097FFD"/>
    <w:rsid w:val="000A047F"/>
    <w:rsid w:val="000A057C"/>
    <w:rsid w:val="000A0B8C"/>
    <w:rsid w:val="000A0FE5"/>
    <w:rsid w:val="000A0FFE"/>
    <w:rsid w:val="000A109D"/>
    <w:rsid w:val="000A12FE"/>
    <w:rsid w:val="000A1415"/>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E84"/>
    <w:rsid w:val="000A4F6A"/>
    <w:rsid w:val="000A510E"/>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16"/>
    <w:rsid w:val="000A69ED"/>
    <w:rsid w:val="000A6ABA"/>
    <w:rsid w:val="000A6B78"/>
    <w:rsid w:val="000A7109"/>
    <w:rsid w:val="000A7253"/>
    <w:rsid w:val="000A731B"/>
    <w:rsid w:val="000A7377"/>
    <w:rsid w:val="000A73FF"/>
    <w:rsid w:val="000A7754"/>
    <w:rsid w:val="000B033E"/>
    <w:rsid w:val="000B0436"/>
    <w:rsid w:val="000B086E"/>
    <w:rsid w:val="000B0E9E"/>
    <w:rsid w:val="000B1449"/>
    <w:rsid w:val="000B16E6"/>
    <w:rsid w:val="000B1947"/>
    <w:rsid w:val="000B1B64"/>
    <w:rsid w:val="000B20F7"/>
    <w:rsid w:val="000B221D"/>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1FC"/>
    <w:rsid w:val="000B4357"/>
    <w:rsid w:val="000B4408"/>
    <w:rsid w:val="000B48CE"/>
    <w:rsid w:val="000B4ABF"/>
    <w:rsid w:val="000B4B0E"/>
    <w:rsid w:val="000B4B1F"/>
    <w:rsid w:val="000B4B9E"/>
    <w:rsid w:val="000B4C4B"/>
    <w:rsid w:val="000B4C5F"/>
    <w:rsid w:val="000B4E76"/>
    <w:rsid w:val="000B51D1"/>
    <w:rsid w:val="000B51E5"/>
    <w:rsid w:val="000B5912"/>
    <w:rsid w:val="000B5B49"/>
    <w:rsid w:val="000B5C48"/>
    <w:rsid w:val="000B5C60"/>
    <w:rsid w:val="000B5E56"/>
    <w:rsid w:val="000B60FB"/>
    <w:rsid w:val="000B6182"/>
    <w:rsid w:val="000B6508"/>
    <w:rsid w:val="000B673D"/>
    <w:rsid w:val="000B68EE"/>
    <w:rsid w:val="000B69B2"/>
    <w:rsid w:val="000B6A05"/>
    <w:rsid w:val="000B6A17"/>
    <w:rsid w:val="000B6ABB"/>
    <w:rsid w:val="000B6E8A"/>
    <w:rsid w:val="000B6F73"/>
    <w:rsid w:val="000B72C3"/>
    <w:rsid w:val="000B7545"/>
    <w:rsid w:val="000B7D16"/>
    <w:rsid w:val="000B7EBB"/>
    <w:rsid w:val="000B7EEE"/>
    <w:rsid w:val="000B7F91"/>
    <w:rsid w:val="000C0005"/>
    <w:rsid w:val="000C0407"/>
    <w:rsid w:val="000C04BB"/>
    <w:rsid w:val="000C04C8"/>
    <w:rsid w:val="000C050B"/>
    <w:rsid w:val="000C0696"/>
    <w:rsid w:val="000C07E8"/>
    <w:rsid w:val="000C0817"/>
    <w:rsid w:val="000C09F5"/>
    <w:rsid w:val="000C0A62"/>
    <w:rsid w:val="000C0D06"/>
    <w:rsid w:val="000C0E88"/>
    <w:rsid w:val="000C11B1"/>
    <w:rsid w:val="000C197F"/>
    <w:rsid w:val="000C1E1C"/>
    <w:rsid w:val="000C1E4C"/>
    <w:rsid w:val="000C2024"/>
    <w:rsid w:val="000C204F"/>
    <w:rsid w:val="000C2223"/>
    <w:rsid w:val="000C2944"/>
    <w:rsid w:val="000C2A35"/>
    <w:rsid w:val="000C2AA8"/>
    <w:rsid w:val="000C2BD4"/>
    <w:rsid w:val="000C301D"/>
    <w:rsid w:val="000C3141"/>
    <w:rsid w:val="000C31A4"/>
    <w:rsid w:val="000C33EC"/>
    <w:rsid w:val="000C34CD"/>
    <w:rsid w:val="000C3558"/>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5FBB"/>
    <w:rsid w:val="000C6353"/>
    <w:rsid w:val="000C63FC"/>
    <w:rsid w:val="000C666F"/>
    <w:rsid w:val="000C6863"/>
    <w:rsid w:val="000C6959"/>
    <w:rsid w:val="000C70A0"/>
    <w:rsid w:val="000C7225"/>
    <w:rsid w:val="000C729F"/>
    <w:rsid w:val="000C75F5"/>
    <w:rsid w:val="000C76E1"/>
    <w:rsid w:val="000C786E"/>
    <w:rsid w:val="000C7ABD"/>
    <w:rsid w:val="000C7D4A"/>
    <w:rsid w:val="000C7EA4"/>
    <w:rsid w:val="000C7EB0"/>
    <w:rsid w:val="000C7EC8"/>
    <w:rsid w:val="000C7F91"/>
    <w:rsid w:val="000D0765"/>
    <w:rsid w:val="000D0BFC"/>
    <w:rsid w:val="000D0EAD"/>
    <w:rsid w:val="000D0EC9"/>
    <w:rsid w:val="000D1107"/>
    <w:rsid w:val="000D11BC"/>
    <w:rsid w:val="000D16E8"/>
    <w:rsid w:val="000D1713"/>
    <w:rsid w:val="000D1955"/>
    <w:rsid w:val="000D1A94"/>
    <w:rsid w:val="000D1DD3"/>
    <w:rsid w:val="000D1FE3"/>
    <w:rsid w:val="000D220B"/>
    <w:rsid w:val="000D229E"/>
    <w:rsid w:val="000D23B7"/>
    <w:rsid w:val="000D2546"/>
    <w:rsid w:val="000D2838"/>
    <w:rsid w:val="000D2F21"/>
    <w:rsid w:val="000D3284"/>
    <w:rsid w:val="000D3B86"/>
    <w:rsid w:val="000D4058"/>
    <w:rsid w:val="000D4082"/>
    <w:rsid w:val="000D4485"/>
    <w:rsid w:val="000D4527"/>
    <w:rsid w:val="000D4639"/>
    <w:rsid w:val="000D4748"/>
    <w:rsid w:val="000D4749"/>
    <w:rsid w:val="000D49BF"/>
    <w:rsid w:val="000D4AD8"/>
    <w:rsid w:val="000D4CE2"/>
    <w:rsid w:val="000D4D0F"/>
    <w:rsid w:val="000D5020"/>
    <w:rsid w:val="000D56C3"/>
    <w:rsid w:val="000D5738"/>
    <w:rsid w:val="000D5CB9"/>
    <w:rsid w:val="000D5FB3"/>
    <w:rsid w:val="000D6084"/>
    <w:rsid w:val="000D62A6"/>
    <w:rsid w:val="000D63A1"/>
    <w:rsid w:val="000D6558"/>
    <w:rsid w:val="000D656E"/>
    <w:rsid w:val="000D6616"/>
    <w:rsid w:val="000D6AA3"/>
    <w:rsid w:val="000D6AD4"/>
    <w:rsid w:val="000D7232"/>
    <w:rsid w:val="000D730D"/>
    <w:rsid w:val="000D76DB"/>
    <w:rsid w:val="000D789A"/>
    <w:rsid w:val="000D797A"/>
    <w:rsid w:val="000D7CA8"/>
    <w:rsid w:val="000D7F40"/>
    <w:rsid w:val="000E0095"/>
    <w:rsid w:val="000E018E"/>
    <w:rsid w:val="000E01B5"/>
    <w:rsid w:val="000E04A1"/>
    <w:rsid w:val="000E080F"/>
    <w:rsid w:val="000E0833"/>
    <w:rsid w:val="000E0949"/>
    <w:rsid w:val="000E09FC"/>
    <w:rsid w:val="000E0DD3"/>
    <w:rsid w:val="000E0F7C"/>
    <w:rsid w:val="000E0F87"/>
    <w:rsid w:val="000E1192"/>
    <w:rsid w:val="000E1424"/>
    <w:rsid w:val="000E1896"/>
    <w:rsid w:val="000E18EA"/>
    <w:rsid w:val="000E1941"/>
    <w:rsid w:val="000E1CF2"/>
    <w:rsid w:val="000E1FE7"/>
    <w:rsid w:val="000E2014"/>
    <w:rsid w:val="000E2052"/>
    <w:rsid w:val="000E2433"/>
    <w:rsid w:val="000E2568"/>
    <w:rsid w:val="000E2608"/>
    <w:rsid w:val="000E2743"/>
    <w:rsid w:val="000E2CE7"/>
    <w:rsid w:val="000E2D52"/>
    <w:rsid w:val="000E309C"/>
    <w:rsid w:val="000E31A7"/>
    <w:rsid w:val="000E31E9"/>
    <w:rsid w:val="000E34C2"/>
    <w:rsid w:val="000E3677"/>
    <w:rsid w:val="000E36E3"/>
    <w:rsid w:val="000E3726"/>
    <w:rsid w:val="000E3783"/>
    <w:rsid w:val="000E3844"/>
    <w:rsid w:val="000E3A59"/>
    <w:rsid w:val="000E3B62"/>
    <w:rsid w:val="000E3D89"/>
    <w:rsid w:val="000E3FE0"/>
    <w:rsid w:val="000E44FD"/>
    <w:rsid w:val="000E4594"/>
    <w:rsid w:val="000E46CF"/>
    <w:rsid w:val="000E4DAA"/>
    <w:rsid w:val="000E519F"/>
    <w:rsid w:val="000E546A"/>
    <w:rsid w:val="000E5682"/>
    <w:rsid w:val="000E57E6"/>
    <w:rsid w:val="000E5915"/>
    <w:rsid w:val="000E5AC5"/>
    <w:rsid w:val="000E5CAB"/>
    <w:rsid w:val="000E61D9"/>
    <w:rsid w:val="000E6509"/>
    <w:rsid w:val="000E6571"/>
    <w:rsid w:val="000E65BB"/>
    <w:rsid w:val="000E6765"/>
    <w:rsid w:val="000E67F5"/>
    <w:rsid w:val="000E6823"/>
    <w:rsid w:val="000E69D4"/>
    <w:rsid w:val="000E6A10"/>
    <w:rsid w:val="000E6CB5"/>
    <w:rsid w:val="000E6D2D"/>
    <w:rsid w:val="000E70EE"/>
    <w:rsid w:val="000E750F"/>
    <w:rsid w:val="000E7C5E"/>
    <w:rsid w:val="000E7C79"/>
    <w:rsid w:val="000E7D5C"/>
    <w:rsid w:val="000E7E1F"/>
    <w:rsid w:val="000F0388"/>
    <w:rsid w:val="000F0B07"/>
    <w:rsid w:val="000F0E01"/>
    <w:rsid w:val="000F0F28"/>
    <w:rsid w:val="000F15F8"/>
    <w:rsid w:val="000F1A8F"/>
    <w:rsid w:val="000F1BC7"/>
    <w:rsid w:val="000F1C1B"/>
    <w:rsid w:val="000F1E21"/>
    <w:rsid w:val="000F2045"/>
    <w:rsid w:val="000F2167"/>
    <w:rsid w:val="000F231F"/>
    <w:rsid w:val="000F249A"/>
    <w:rsid w:val="000F264C"/>
    <w:rsid w:val="000F26F5"/>
    <w:rsid w:val="000F2969"/>
    <w:rsid w:val="000F2DCA"/>
    <w:rsid w:val="000F2EBF"/>
    <w:rsid w:val="000F380D"/>
    <w:rsid w:val="000F395B"/>
    <w:rsid w:val="000F3989"/>
    <w:rsid w:val="000F3C92"/>
    <w:rsid w:val="000F4162"/>
    <w:rsid w:val="000F43A4"/>
    <w:rsid w:val="000F4612"/>
    <w:rsid w:val="000F46DC"/>
    <w:rsid w:val="000F474A"/>
    <w:rsid w:val="000F47E9"/>
    <w:rsid w:val="000F48F0"/>
    <w:rsid w:val="000F4CF6"/>
    <w:rsid w:val="000F5025"/>
    <w:rsid w:val="000F51D5"/>
    <w:rsid w:val="000F52FD"/>
    <w:rsid w:val="000F5980"/>
    <w:rsid w:val="000F5D62"/>
    <w:rsid w:val="000F5E02"/>
    <w:rsid w:val="000F6396"/>
    <w:rsid w:val="000F6796"/>
    <w:rsid w:val="000F6820"/>
    <w:rsid w:val="000F68A7"/>
    <w:rsid w:val="000F6BCC"/>
    <w:rsid w:val="000F7089"/>
    <w:rsid w:val="000F7143"/>
    <w:rsid w:val="000F7656"/>
    <w:rsid w:val="000F7E73"/>
    <w:rsid w:val="00100269"/>
    <w:rsid w:val="001004B6"/>
    <w:rsid w:val="0010056C"/>
    <w:rsid w:val="00100819"/>
    <w:rsid w:val="001013E9"/>
    <w:rsid w:val="00101793"/>
    <w:rsid w:val="0010190C"/>
    <w:rsid w:val="00101B30"/>
    <w:rsid w:val="00101D4F"/>
    <w:rsid w:val="00101E80"/>
    <w:rsid w:val="00101EEF"/>
    <w:rsid w:val="00102042"/>
    <w:rsid w:val="00102388"/>
    <w:rsid w:val="00102612"/>
    <w:rsid w:val="00102A1D"/>
    <w:rsid w:val="00102BD0"/>
    <w:rsid w:val="00102CA8"/>
    <w:rsid w:val="00102EA3"/>
    <w:rsid w:val="00102F35"/>
    <w:rsid w:val="001030C2"/>
    <w:rsid w:val="00103382"/>
    <w:rsid w:val="001033AC"/>
    <w:rsid w:val="001033F3"/>
    <w:rsid w:val="001034B4"/>
    <w:rsid w:val="001034BA"/>
    <w:rsid w:val="001036A7"/>
    <w:rsid w:val="00103945"/>
    <w:rsid w:val="00103946"/>
    <w:rsid w:val="00103A67"/>
    <w:rsid w:val="00103B18"/>
    <w:rsid w:val="00103BD6"/>
    <w:rsid w:val="00103C6C"/>
    <w:rsid w:val="00103E3A"/>
    <w:rsid w:val="00103EB6"/>
    <w:rsid w:val="00103FDC"/>
    <w:rsid w:val="00104BB6"/>
    <w:rsid w:val="00104E5D"/>
    <w:rsid w:val="00104F82"/>
    <w:rsid w:val="001050AD"/>
    <w:rsid w:val="001051C2"/>
    <w:rsid w:val="00105252"/>
    <w:rsid w:val="00105383"/>
    <w:rsid w:val="00105BBE"/>
    <w:rsid w:val="00105CD0"/>
    <w:rsid w:val="00105D9C"/>
    <w:rsid w:val="00105F08"/>
    <w:rsid w:val="001066AF"/>
    <w:rsid w:val="0010670D"/>
    <w:rsid w:val="00106904"/>
    <w:rsid w:val="00106ACF"/>
    <w:rsid w:val="00106CD1"/>
    <w:rsid w:val="00106EA8"/>
    <w:rsid w:val="00106FB3"/>
    <w:rsid w:val="00107039"/>
    <w:rsid w:val="00107208"/>
    <w:rsid w:val="00107354"/>
    <w:rsid w:val="001075CA"/>
    <w:rsid w:val="001075F9"/>
    <w:rsid w:val="00107882"/>
    <w:rsid w:val="0011012A"/>
    <w:rsid w:val="0011013F"/>
    <w:rsid w:val="0011024E"/>
    <w:rsid w:val="001105AE"/>
    <w:rsid w:val="00110703"/>
    <w:rsid w:val="001109CE"/>
    <w:rsid w:val="00110AFA"/>
    <w:rsid w:val="00110CF2"/>
    <w:rsid w:val="00110EAB"/>
    <w:rsid w:val="00111067"/>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05F"/>
    <w:rsid w:val="0011522C"/>
    <w:rsid w:val="0011532B"/>
    <w:rsid w:val="001154CC"/>
    <w:rsid w:val="001157D7"/>
    <w:rsid w:val="001157E5"/>
    <w:rsid w:val="0011584B"/>
    <w:rsid w:val="001159CE"/>
    <w:rsid w:val="00115A8A"/>
    <w:rsid w:val="00116298"/>
    <w:rsid w:val="001162C3"/>
    <w:rsid w:val="001163BB"/>
    <w:rsid w:val="001163E2"/>
    <w:rsid w:val="001164EB"/>
    <w:rsid w:val="00116530"/>
    <w:rsid w:val="0011674F"/>
    <w:rsid w:val="0011687B"/>
    <w:rsid w:val="00116A36"/>
    <w:rsid w:val="00116D9D"/>
    <w:rsid w:val="00116DE5"/>
    <w:rsid w:val="00116E6E"/>
    <w:rsid w:val="00116EB2"/>
    <w:rsid w:val="00116EDC"/>
    <w:rsid w:val="00116FB5"/>
    <w:rsid w:val="0011700D"/>
    <w:rsid w:val="00117809"/>
    <w:rsid w:val="00117B07"/>
    <w:rsid w:val="00117D4D"/>
    <w:rsid w:val="00117E1D"/>
    <w:rsid w:val="00120185"/>
    <w:rsid w:val="001204DD"/>
    <w:rsid w:val="00120649"/>
    <w:rsid w:val="001206DD"/>
    <w:rsid w:val="00120AE2"/>
    <w:rsid w:val="00120B16"/>
    <w:rsid w:val="001216AB"/>
    <w:rsid w:val="00122145"/>
    <w:rsid w:val="00122177"/>
    <w:rsid w:val="00122593"/>
    <w:rsid w:val="00122655"/>
    <w:rsid w:val="00122807"/>
    <w:rsid w:val="00122845"/>
    <w:rsid w:val="00122A79"/>
    <w:rsid w:val="00122C7D"/>
    <w:rsid w:val="00122C98"/>
    <w:rsid w:val="00122E08"/>
    <w:rsid w:val="001232F6"/>
    <w:rsid w:val="001238F2"/>
    <w:rsid w:val="001239ED"/>
    <w:rsid w:val="00123A8B"/>
    <w:rsid w:val="00123B39"/>
    <w:rsid w:val="00123C2D"/>
    <w:rsid w:val="00123E88"/>
    <w:rsid w:val="00123F83"/>
    <w:rsid w:val="001240C2"/>
    <w:rsid w:val="001241B9"/>
    <w:rsid w:val="00124350"/>
    <w:rsid w:val="00124409"/>
    <w:rsid w:val="001245BA"/>
    <w:rsid w:val="00124D4A"/>
    <w:rsid w:val="00124F39"/>
    <w:rsid w:val="001251F6"/>
    <w:rsid w:val="001257A5"/>
    <w:rsid w:val="001257C4"/>
    <w:rsid w:val="00125930"/>
    <w:rsid w:val="00125B16"/>
    <w:rsid w:val="00125C80"/>
    <w:rsid w:val="00125F34"/>
    <w:rsid w:val="0012623D"/>
    <w:rsid w:val="001266FB"/>
    <w:rsid w:val="00126733"/>
    <w:rsid w:val="00126ADE"/>
    <w:rsid w:val="00126BD0"/>
    <w:rsid w:val="00126EAF"/>
    <w:rsid w:val="001271B6"/>
    <w:rsid w:val="00127268"/>
    <w:rsid w:val="001272DD"/>
    <w:rsid w:val="00127332"/>
    <w:rsid w:val="00127430"/>
    <w:rsid w:val="00127462"/>
    <w:rsid w:val="00127550"/>
    <w:rsid w:val="00127554"/>
    <w:rsid w:val="00127558"/>
    <w:rsid w:val="001278D8"/>
    <w:rsid w:val="00127A7C"/>
    <w:rsid w:val="00127E2C"/>
    <w:rsid w:val="00127F40"/>
    <w:rsid w:val="0013041B"/>
    <w:rsid w:val="001305F2"/>
    <w:rsid w:val="00130930"/>
    <w:rsid w:val="001309BB"/>
    <w:rsid w:val="00130A80"/>
    <w:rsid w:val="00130C17"/>
    <w:rsid w:val="00130C1A"/>
    <w:rsid w:val="00130C25"/>
    <w:rsid w:val="00131224"/>
    <w:rsid w:val="0013183C"/>
    <w:rsid w:val="00131B90"/>
    <w:rsid w:val="001325EE"/>
    <w:rsid w:val="00132881"/>
    <w:rsid w:val="00132991"/>
    <w:rsid w:val="001329A4"/>
    <w:rsid w:val="00132AB7"/>
    <w:rsid w:val="00132E3E"/>
    <w:rsid w:val="0013303B"/>
    <w:rsid w:val="00133165"/>
    <w:rsid w:val="001333FC"/>
    <w:rsid w:val="00133445"/>
    <w:rsid w:val="001334A4"/>
    <w:rsid w:val="00133924"/>
    <w:rsid w:val="001344A5"/>
    <w:rsid w:val="00134523"/>
    <w:rsid w:val="00134564"/>
    <w:rsid w:val="00134611"/>
    <w:rsid w:val="001347EC"/>
    <w:rsid w:val="0013480A"/>
    <w:rsid w:val="00134F81"/>
    <w:rsid w:val="00135106"/>
    <w:rsid w:val="001353E4"/>
    <w:rsid w:val="001356B0"/>
    <w:rsid w:val="001356FA"/>
    <w:rsid w:val="00135968"/>
    <w:rsid w:val="00135F7A"/>
    <w:rsid w:val="00135F98"/>
    <w:rsid w:val="00135FF1"/>
    <w:rsid w:val="00136061"/>
    <w:rsid w:val="0013651F"/>
    <w:rsid w:val="001368A0"/>
    <w:rsid w:val="00136BB5"/>
    <w:rsid w:val="00136D45"/>
    <w:rsid w:val="00136DFA"/>
    <w:rsid w:val="001372C4"/>
    <w:rsid w:val="001373AB"/>
    <w:rsid w:val="001374FE"/>
    <w:rsid w:val="00137511"/>
    <w:rsid w:val="00137525"/>
    <w:rsid w:val="00137661"/>
    <w:rsid w:val="00140A88"/>
    <w:rsid w:val="00140A9F"/>
    <w:rsid w:val="001411B7"/>
    <w:rsid w:val="001412A5"/>
    <w:rsid w:val="00141406"/>
    <w:rsid w:val="00141478"/>
    <w:rsid w:val="0014165D"/>
    <w:rsid w:val="001416B8"/>
    <w:rsid w:val="00141A2B"/>
    <w:rsid w:val="00141DDD"/>
    <w:rsid w:val="00142075"/>
    <w:rsid w:val="001424D4"/>
    <w:rsid w:val="0014271E"/>
    <w:rsid w:val="001427D6"/>
    <w:rsid w:val="0014296B"/>
    <w:rsid w:val="00142AE8"/>
    <w:rsid w:val="00142E79"/>
    <w:rsid w:val="00142EB2"/>
    <w:rsid w:val="00142F59"/>
    <w:rsid w:val="00143042"/>
    <w:rsid w:val="00143313"/>
    <w:rsid w:val="00143696"/>
    <w:rsid w:val="00143868"/>
    <w:rsid w:val="0014393F"/>
    <w:rsid w:val="00143F04"/>
    <w:rsid w:val="00144437"/>
    <w:rsid w:val="00144741"/>
    <w:rsid w:val="0014489E"/>
    <w:rsid w:val="00144A5C"/>
    <w:rsid w:val="00144C9D"/>
    <w:rsid w:val="0014510E"/>
    <w:rsid w:val="001451C3"/>
    <w:rsid w:val="00145408"/>
    <w:rsid w:val="001458CD"/>
    <w:rsid w:val="00145C56"/>
    <w:rsid w:val="00145DF9"/>
    <w:rsid w:val="00146228"/>
    <w:rsid w:val="0014622D"/>
    <w:rsid w:val="00146324"/>
    <w:rsid w:val="00146355"/>
    <w:rsid w:val="0014636A"/>
    <w:rsid w:val="0014672E"/>
    <w:rsid w:val="001467F7"/>
    <w:rsid w:val="00146960"/>
    <w:rsid w:val="00146AF3"/>
    <w:rsid w:val="001470D5"/>
    <w:rsid w:val="001470F6"/>
    <w:rsid w:val="0014724E"/>
    <w:rsid w:val="00147321"/>
    <w:rsid w:val="00147540"/>
    <w:rsid w:val="00147696"/>
    <w:rsid w:val="001477DF"/>
    <w:rsid w:val="00147A1F"/>
    <w:rsid w:val="00147D70"/>
    <w:rsid w:val="00147F95"/>
    <w:rsid w:val="0015026A"/>
    <w:rsid w:val="001504AC"/>
    <w:rsid w:val="00150628"/>
    <w:rsid w:val="0015139E"/>
    <w:rsid w:val="001515C1"/>
    <w:rsid w:val="00151734"/>
    <w:rsid w:val="00151BC7"/>
    <w:rsid w:val="00151DF2"/>
    <w:rsid w:val="00151EC3"/>
    <w:rsid w:val="00152221"/>
    <w:rsid w:val="0015261D"/>
    <w:rsid w:val="001526F1"/>
    <w:rsid w:val="001527DE"/>
    <w:rsid w:val="00152A47"/>
    <w:rsid w:val="00152A99"/>
    <w:rsid w:val="00152C9D"/>
    <w:rsid w:val="00152FD1"/>
    <w:rsid w:val="0015319E"/>
    <w:rsid w:val="0015326A"/>
    <w:rsid w:val="00153482"/>
    <w:rsid w:val="00153535"/>
    <w:rsid w:val="0015354E"/>
    <w:rsid w:val="00153849"/>
    <w:rsid w:val="00153A71"/>
    <w:rsid w:val="00153D8F"/>
    <w:rsid w:val="00153E5B"/>
    <w:rsid w:val="00153E72"/>
    <w:rsid w:val="00153E74"/>
    <w:rsid w:val="00153EC2"/>
    <w:rsid w:val="00153F0F"/>
    <w:rsid w:val="001540C9"/>
    <w:rsid w:val="0015411F"/>
    <w:rsid w:val="001541FE"/>
    <w:rsid w:val="00154462"/>
    <w:rsid w:val="001544B2"/>
    <w:rsid w:val="00154647"/>
    <w:rsid w:val="001549BD"/>
    <w:rsid w:val="00154F0E"/>
    <w:rsid w:val="00154F60"/>
    <w:rsid w:val="00155126"/>
    <w:rsid w:val="00155250"/>
    <w:rsid w:val="0015548A"/>
    <w:rsid w:val="00155811"/>
    <w:rsid w:val="001558DE"/>
    <w:rsid w:val="00155A24"/>
    <w:rsid w:val="00155C65"/>
    <w:rsid w:val="00155D4E"/>
    <w:rsid w:val="0015605E"/>
    <w:rsid w:val="001563E4"/>
    <w:rsid w:val="001565EA"/>
    <w:rsid w:val="00156872"/>
    <w:rsid w:val="00156A30"/>
    <w:rsid w:val="00156B1D"/>
    <w:rsid w:val="00156B69"/>
    <w:rsid w:val="00156E83"/>
    <w:rsid w:val="001577C9"/>
    <w:rsid w:val="00157B16"/>
    <w:rsid w:val="00157CF3"/>
    <w:rsid w:val="00157F47"/>
    <w:rsid w:val="0016006A"/>
    <w:rsid w:val="0016011D"/>
    <w:rsid w:val="00160298"/>
    <w:rsid w:val="0016037D"/>
    <w:rsid w:val="001603DE"/>
    <w:rsid w:val="00160430"/>
    <w:rsid w:val="001604E8"/>
    <w:rsid w:val="00160821"/>
    <w:rsid w:val="00160A05"/>
    <w:rsid w:val="00160C5B"/>
    <w:rsid w:val="00160CEE"/>
    <w:rsid w:val="00161187"/>
    <w:rsid w:val="00161765"/>
    <w:rsid w:val="0016191F"/>
    <w:rsid w:val="00161E60"/>
    <w:rsid w:val="00162038"/>
    <w:rsid w:val="001620C3"/>
    <w:rsid w:val="001622B8"/>
    <w:rsid w:val="00162353"/>
    <w:rsid w:val="00162354"/>
    <w:rsid w:val="001623F9"/>
    <w:rsid w:val="00162468"/>
    <w:rsid w:val="001624AC"/>
    <w:rsid w:val="00162978"/>
    <w:rsid w:val="00162BFF"/>
    <w:rsid w:val="0016300B"/>
    <w:rsid w:val="001630FD"/>
    <w:rsid w:val="00163195"/>
    <w:rsid w:val="001631C5"/>
    <w:rsid w:val="001632DF"/>
    <w:rsid w:val="001634F3"/>
    <w:rsid w:val="0016373B"/>
    <w:rsid w:val="001637BF"/>
    <w:rsid w:val="00163835"/>
    <w:rsid w:val="00163AA3"/>
    <w:rsid w:val="00163E53"/>
    <w:rsid w:val="00163EC9"/>
    <w:rsid w:val="00163F40"/>
    <w:rsid w:val="00164881"/>
    <w:rsid w:val="00164D44"/>
    <w:rsid w:val="00165184"/>
    <w:rsid w:val="001656AF"/>
    <w:rsid w:val="001656F2"/>
    <w:rsid w:val="0016571A"/>
    <w:rsid w:val="001657FB"/>
    <w:rsid w:val="00165D3E"/>
    <w:rsid w:val="00165F5E"/>
    <w:rsid w:val="0016600D"/>
    <w:rsid w:val="00166061"/>
    <w:rsid w:val="00166157"/>
    <w:rsid w:val="0016617C"/>
    <w:rsid w:val="001661BD"/>
    <w:rsid w:val="001661CC"/>
    <w:rsid w:val="00166403"/>
    <w:rsid w:val="00166B73"/>
    <w:rsid w:val="00166E96"/>
    <w:rsid w:val="00166FF1"/>
    <w:rsid w:val="00167153"/>
    <w:rsid w:val="00167AC3"/>
    <w:rsid w:val="00167B86"/>
    <w:rsid w:val="00167D4D"/>
    <w:rsid w:val="0017051F"/>
    <w:rsid w:val="0017085F"/>
    <w:rsid w:val="001708AD"/>
    <w:rsid w:val="00170A70"/>
    <w:rsid w:val="00170C31"/>
    <w:rsid w:val="00170F6C"/>
    <w:rsid w:val="0017121D"/>
    <w:rsid w:val="00171972"/>
    <w:rsid w:val="00171BBE"/>
    <w:rsid w:val="00171E48"/>
    <w:rsid w:val="00171F23"/>
    <w:rsid w:val="00171F39"/>
    <w:rsid w:val="001722ED"/>
    <w:rsid w:val="001724D0"/>
    <w:rsid w:val="001725B0"/>
    <w:rsid w:val="0017276A"/>
    <w:rsid w:val="00172D31"/>
    <w:rsid w:val="00172E93"/>
    <w:rsid w:val="00172F4B"/>
    <w:rsid w:val="0017311B"/>
    <w:rsid w:val="00173175"/>
    <w:rsid w:val="00173192"/>
    <w:rsid w:val="001734A7"/>
    <w:rsid w:val="00173629"/>
    <w:rsid w:val="00173B43"/>
    <w:rsid w:val="00173DC0"/>
    <w:rsid w:val="00173F4F"/>
    <w:rsid w:val="00173F69"/>
    <w:rsid w:val="00174219"/>
    <w:rsid w:val="00174362"/>
    <w:rsid w:val="001743D4"/>
    <w:rsid w:val="00174911"/>
    <w:rsid w:val="00174E9E"/>
    <w:rsid w:val="00175178"/>
    <w:rsid w:val="0017530B"/>
    <w:rsid w:val="001755BF"/>
    <w:rsid w:val="0017599D"/>
    <w:rsid w:val="00175EB0"/>
    <w:rsid w:val="0017620D"/>
    <w:rsid w:val="001762AC"/>
    <w:rsid w:val="00176305"/>
    <w:rsid w:val="001766E6"/>
    <w:rsid w:val="00176B06"/>
    <w:rsid w:val="00176D29"/>
    <w:rsid w:val="00176FA8"/>
    <w:rsid w:val="00176FE4"/>
    <w:rsid w:val="00177132"/>
    <w:rsid w:val="00177341"/>
    <w:rsid w:val="001778C7"/>
    <w:rsid w:val="001778FA"/>
    <w:rsid w:val="0017797A"/>
    <w:rsid w:val="001779E8"/>
    <w:rsid w:val="00177AF0"/>
    <w:rsid w:val="00177F22"/>
    <w:rsid w:val="001801E9"/>
    <w:rsid w:val="0018028C"/>
    <w:rsid w:val="00180662"/>
    <w:rsid w:val="00180680"/>
    <w:rsid w:val="00180D5C"/>
    <w:rsid w:val="001814B1"/>
    <w:rsid w:val="0018163F"/>
    <w:rsid w:val="0018180A"/>
    <w:rsid w:val="00182151"/>
    <w:rsid w:val="00182201"/>
    <w:rsid w:val="0018244B"/>
    <w:rsid w:val="001824A1"/>
    <w:rsid w:val="00182BE7"/>
    <w:rsid w:val="0018300B"/>
    <w:rsid w:val="001830B5"/>
    <w:rsid w:val="001831CA"/>
    <w:rsid w:val="00183727"/>
    <w:rsid w:val="00183734"/>
    <w:rsid w:val="00183876"/>
    <w:rsid w:val="00183B47"/>
    <w:rsid w:val="00183C26"/>
    <w:rsid w:val="00183C58"/>
    <w:rsid w:val="00183E53"/>
    <w:rsid w:val="00183E91"/>
    <w:rsid w:val="00183F62"/>
    <w:rsid w:val="00183FB3"/>
    <w:rsid w:val="001841B2"/>
    <w:rsid w:val="001843B8"/>
    <w:rsid w:val="00184429"/>
    <w:rsid w:val="00184B21"/>
    <w:rsid w:val="00184CB3"/>
    <w:rsid w:val="00185137"/>
    <w:rsid w:val="0018544E"/>
    <w:rsid w:val="00185D57"/>
    <w:rsid w:val="00186365"/>
    <w:rsid w:val="001864F6"/>
    <w:rsid w:val="00187238"/>
    <w:rsid w:val="00187597"/>
    <w:rsid w:val="00187874"/>
    <w:rsid w:val="00187C00"/>
    <w:rsid w:val="00187C27"/>
    <w:rsid w:val="00187EA8"/>
    <w:rsid w:val="00190397"/>
    <w:rsid w:val="001905BF"/>
    <w:rsid w:val="001908AF"/>
    <w:rsid w:val="00190A98"/>
    <w:rsid w:val="00190BFB"/>
    <w:rsid w:val="00190C3D"/>
    <w:rsid w:val="00190E63"/>
    <w:rsid w:val="0019107D"/>
    <w:rsid w:val="0019121C"/>
    <w:rsid w:val="00191803"/>
    <w:rsid w:val="0019189D"/>
    <w:rsid w:val="001918DC"/>
    <w:rsid w:val="00191A78"/>
    <w:rsid w:val="00191F14"/>
    <w:rsid w:val="00192327"/>
    <w:rsid w:val="001923D9"/>
    <w:rsid w:val="00192793"/>
    <w:rsid w:val="00192ADD"/>
    <w:rsid w:val="00192AE0"/>
    <w:rsid w:val="00192B52"/>
    <w:rsid w:val="00192DE7"/>
    <w:rsid w:val="00193083"/>
    <w:rsid w:val="00193278"/>
    <w:rsid w:val="001936BA"/>
    <w:rsid w:val="001936E9"/>
    <w:rsid w:val="0019386A"/>
    <w:rsid w:val="00193943"/>
    <w:rsid w:val="00193B0C"/>
    <w:rsid w:val="00193D05"/>
    <w:rsid w:val="00193DDD"/>
    <w:rsid w:val="00193DFA"/>
    <w:rsid w:val="00193E11"/>
    <w:rsid w:val="00193ED0"/>
    <w:rsid w:val="00193F44"/>
    <w:rsid w:val="001940BD"/>
    <w:rsid w:val="001947BA"/>
    <w:rsid w:val="00194E56"/>
    <w:rsid w:val="0019503D"/>
    <w:rsid w:val="00195383"/>
    <w:rsid w:val="00195505"/>
    <w:rsid w:val="00195577"/>
    <w:rsid w:val="00195765"/>
    <w:rsid w:val="001957C4"/>
    <w:rsid w:val="0019580F"/>
    <w:rsid w:val="0019581C"/>
    <w:rsid w:val="00195931"/>
    <w:rsid w:val="00195B54"/>
    <w:rsid w:val="00195C73"/>
    <w:rsid w:val="00196142"/>
    <w:rsid w:val="001961B2"/>
    <w:rsid w:val="001962CF"/>
    <w:rsid w:val="00196382"/>
    <w:rsid w:val="001965AD"/>
    <w:rsid w:val="00196B8C"/>
    <w:rsid w:val="00196BAD"/>
    <w:rsid w:val="00196E80"/>
    <w:rsid w:val="0019724A"/>
    <w:rsid w:val="001974A9"/>
    <w:rsid w:val="001975C3"/>
    <w:rsid w:val="001978F3"/>
    <w:rsid w:val="00197922"/>
    <w:rsid w:val="00197AA7"/>
    <w:rsid w:val="00197B85"/>
    <w:rsid w:val="00197E1A"/>
    <w:rsid w:val="00197E1B"/>
    <w:rsid w:val="00197EC5"/>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D5D"/>
    <w:rsid w:val="001A1F58"/>
    <w:rsid w:val="001A203E"/>
    <w:rsid w:val="001A2364"/>
    <w:rsid w:val="001A2800"/>
    <w:rsid w:val="001A2DA0"/>
    <w:rsid w:val="001A3127"/>
    <w:rsid w:val="001A3642"/>
    <w:rsid w:val="001A3B91"/>
    <w:rsid w:val="001A41FA"/>
    <w:rsid w:val="001A4287"/>
    <w:rsid w:val="001A42B2"/>
    <w:rsid w:val="001A43AB"/>
    <w:rsid w:val="001A4423"/>
    <w:rsid w:val="001A461C"/>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6F42"/>
    <w:rsid w:val="001A702E"/>
    <w:rsid w:val="001A704B"/>
    <w:rsid w:val="001A7122"/>
    <w:rsid w:val="001A7149"/>
    <w:rsid w:val="001A72EE"/>
    <w:rsid w:val="001A75A5"/>
    <w:rsid w:val="001A7694"/>
    <w:rsid w:val="001A773B"/>
    <w:rsid w:val="001A7A92"/>
    <w:rsid w:val="001B017B"/>
    <w:rsid w:val="001B03C5"/>
    <w:rsid w:val="001B03FC"/>
    <w:rsid w:val="001B0480"/>
    <w:rsid w:val="001B0572"/>
    <w:rsid w:val="001B0634"/>
    <w:rsid w:val="001B06C9"/>
    <w:rsid w:val="001B083B"/>
    <w:rsid w:val="001B09B0"/>
    <w:rsid w:val="001B0B5A"/>
    <w:rsid w:val="001B0C5E"/>
    <w:rsid w:val="001B0F0D"/>
    <w:rsid w:val="001B0F26"/>
    <w:rsid w:val="001B1418"/>
    <w:rsid w:val="001B147F"/>
    <w:rsid w:val="001B1718"/>
    <w:rsid w:val="001B1981"/>
    <w:rsid w:val="001B1B36"/>
    <w:rsid w:val="001B1CBF"/>
    <w:rsid w:val="001B1D87"/>
    <w:rsid w:val="001B1EC7"/>
    <w:rsid w:val="001B1FA9"/>
    <w:rsid w:val="001B2195"/>
    <w:rsid w:val="001B26A3"/>
    <w:rsid w:val="001B2859"/>
    <w:rsid w:val="001B2888"/>
    <w:rsid w:val="001B290E"/>
    <w:rsid w:val="001B2A9F"/>
    <w:rsid w:val="001B2CC9"/>
    <w:rsid w:val="001B2F57"/>
    <w:rsid w:val="001B3095"/>
    <w:rsid w:val="001B30BF"/>
    <w:rsid w:val="001B35FC"/>
    <w:rsid w:val="001B3839"/>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28D"/>
    <w:rsid w:val="001B53AD"/>
    <w:rsid w:val="001B54DC"/>
    <w:rsid w:val="001B5586"/>
    <w:rsid w:val="001B58B0"/>
    <w:rsid w:val="001B5969"/>
    <w:rsid w:val="001B5ACB"/>
    <w:rsid w:val="001B664F"/>
    <w:rsid w:val="001B679F"/>
    <w:rsid w:val="001B67E3"/>
    <w:rsid w:val="001B69F7"/>
    <w:rsid w:val="001B6B0E"/>
    <w:rsid w:val="001B6B85"/>
    <w:rsid w:val="001B6C03"/>
    <w:rsid w:val="001B6D9A"/>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61"/>
    <w:rsid w:val="001C0E94"/>
    <w:rsid w:val="001C1274"/>
    <w:rsid w:val="001C13BB"/>
    <w:rsid w:val="001C1466"/>
    <w:rsid w:val="001C15B7"/>
    <w:rsid w:val="001C1A5D"/>
    <w:rsid w:val="001C1D5D"/>
    <w:rsid w:val="001C1EBA"/>
    <w:rsid w:val="001C2197"/>
    <w:rsid w:val="001C2977"/>
    <w:rsid w:val="001C2BB9"/>
    <w:rsid w:val="001C2C13"/>
    <w:rsid w:val="001C2EE4"/>
    <w:rsid w:val="001C2FEE"/>
    <w:rsid w:val="001C31F9"/>
    <w:rsid w:val="001C32AC"/>
    <w:rsid w:val="001C32FE"/>
    <w:rsid w:val="001C348C"/>
    <w:rsid w:val="001C36F5"/>
    <w:rsid w:val="001C38A1"/>
    <w:rsid w:val="001C38AA"/>
    <w:rsid w:val="001C38EE"/>
    <w:rsid w:val="001C3ADB"/>
    <w:rsid w:val="001C3CA3"/>
    <w:rsid w:val="001C3D02"/>
    <w:rsid w:val="001C3F73"/>
    <w:rsid w:val="001C40AE"/>
    <w:rsid w:val="001C458C"/>
    <w:rsid w:val="001C4A65"/>
    <w:rsid w:val="001C4E1C"/>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D42"/>
    <w:rsid w:val="001C6E31"/>
    <w:rsid w:val="001C7122"/>
    <w:rsid w:val="001C755C"/>
    <w:rsid w:val="001C76C4"/>
    <w:rsid w:val="001C7821"/>
    <w:rsid w:val="001C78BB"/>
    <w:rsid w:val="001C79F9"/>
    <w:rsid w:val="001C7AAE"/>
    <w:rsid w:val="001C7C52"/>
    <w:rsid w:val="001C7CF5"/>
    <w:rsid w:val="001C7D32"/>
    <w:rsid w:val="001C7F89"/>
    <w:rsid w:val="001D045E"/>
    <w:rsid w:val="001D05F9"/>
    <w:rsid w:val="001D0913"/>
    <w:rsid w:val="001D0D45"/>
    <w:rsid w:val="001D0E7D"/>
    <w:rsid w:val="001D1091"/>
    <w:rsid w:val="001D1112"/>
    <w:rsid w:val="001D117C"/>
    <w:rsid w:val="001D1480"/>
    <w:rsid w:val="001D14C6"/>
    <w:rsid w:val="001D186D"/>
    <w:rsid w:val="001D1A04"/>
    <w:rsid w:val="001D1DA4"/>
    <w:rsid w:val="001D1E83"/>
    <w:rsid w:val="001D20A3"/>
    <w:rsid w:val="001D2175"/>
    <w:rsid w:val="001D23C7"/>
    <w:rsid w:val="001D25D9"/>
    <w:rsid w:val="001D26EF"/>
    <w:rsid w:val="001D279D"/>
    <w:rsid w:val="001D27C5"/>
    <w:rsid w:val="001D2928"/>
    <w:rsid w:val="001D2B49"/>
    <w:rsid w:val="001D2C18"/>
    <w:rsid w:val="001D2F24"/>
    <w:rsid w:val="001D2F88"/>
    <w:rsid w:val="001D2FEA"/>
    <w:rsid w:val="001D35E4"/>
    <w:rsid w:val="001D3D3D"/>
    <w:rsid w:val="001D4021"/>
    <w:rsid w:val="001D4124"/>
    <w:rsid w:val="001D4667"/>
    <w:rsid w:val="001D4739"/>
    <w:rsid w:val="001D47EE"/>
    <w:rsid w:val="001D4A5A"/>
    <w:rsid w:val="001D51C5"/>
    <w:rsid w:val="001D51E9"/>
    <w:rsid w:val="001D5891"/>
    <w:rsid w:val="001D5B34"/>
    <w:rsid w:val="001D5CB6"/>
    <w:rsid w:val="001D5EA7"/>
    <w:rsid w:val="001D61CF"/>
    <w:rsid w:val="001D6402"/>
    <w:rsid w:val="001D6450"/>
    <w:rsid w:val="001D65DD"/>
    <w:rsid w:val="001D6665"/>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177"/>
    <w:rsid w:val="001E0788"/>
    <w:rsid w:val="001E0977"/>
    <w:rsid w:val="001E0B5A"/>
    <w:rsid w:val="001E0BC9"/>
    <w:rsid w:val="001E0CFB"/>
    <w:rsid w:val="001E0EE1"/>
    <w:rsid w:val="001E0F17"/>
    <w:rsid w:val="001E10DF"/>
    <w:rsid w:val="001E11C0"/>
    <w:rsid w:val="001E12C5"/>
    <w:rsid w:val="001E16AB"/>
    <w:rsid w:val="001E1846"/>
    <w:rsid w:val="001E196D"/>
    <w:rsid w:val="001E1E26"/>
    <w:rsid w:val="001E1FED"/>
    <w:rsid w:val="001E206C"/>
    <w:rsid w:val="001E248D"/>
    <w:rsid w:val="001E2856"/>
    <w:rsid w:val="001E2C25"/>
    <w:rsid w:val="001E2DA6"/>
    <w:rsid w:val="001E30A3"/>
    <w:rsid w:val="001E30A8"/>
    <w:rsid w:val="001E3330"/>
    <w:rsid w:val="001E35C3"/>
    <w:rsid w:val="001E3A7B"/>
    <w:rsid w:val="001E3ABA"/>
    <w:rsid w:val="001E3F86"/>
    <w:rsid w:val="001E41FB"/>
    <w:rsid w:val="001E430A"/>
    <w:rsid w:val="001E4540"/>
    <w:rsid w:val="001E45E2"/>
    <w:rsid w:val="001E4648"/>
    <w:rsid w:val="001E51FE"/>
    <w:rsid w:val="001E53C4"/>
    <w:rsid w:val="001E5741"/>
    <w:rsid w:val="001E5850"/>
    <w:rsid w:val="001E588A"/>
    <w:rsid w:val="001E5A1A"/>
    <w:rsid w:val="001E5C7F"/>
    <w:rsid w:val="001E5D49"/>
    <w:rsid w:val="001E60CA"/>
    <w:rsid w:val="001E63E7"/>
    <w:rsid w:val="001E6408"/>
    <w:rsid w:val="001E6853"/>
    <w:rsid w:val="001E6B8D"/>
    <w:rsid w:val="001E6FD3"/>
    <w:rsid w:val="001E7022"/>
    <w:rsid w:val="001E7266"/>
    <w:rsid w:val="001E7408"/>
    <w:rsid w:val="001E7475"/>
    <w:rsid w:val="001E75F6"/>
    <w:rsid w:val="001E7696"/>
    <w:rsid w:val="001E7761"/>
    <w:rsid w:val="001E79AE"/>
    <w:rsid w:val="001E79ED"/>
    <w:rsid w:val="001E7B52"/>
    <w:rsid w:val="001E7BB9"/>
    <w:rsid w:val="001E7C51"/>
    <w:rsid w:val="001E7FFE"/>
    <w:rsid w:val="001F0248"/>
    <w:rsid w:val="001F0438"/>
    <w:rsid w:val="001F0482"/>
    <w:rsid w:val="001F06AC"/>
    <w:rsid w:val="001F07AD"/>
    <w:rsid w:val="001F07B8"/>
    <w:rsid w:val="001F07CD"/>
    <w:rsid w:val="001F0877"/>
    <w:rsid w:val="001F090C"/>
    <w:rsid w:val="001F10E5"/>
    <w:rsid w:val="001F11D9"/>
    <w:rsid w:val="001F11F0"/>
    <w:rsid w:val="001F1509"/>
    <w:rsid w:val="001F1903"/>
    <w:rsid w:val="001F1C20"/>
    <w:rsid w:val="001F1F9F"/>
    <w:rsid w:val="001F2531"/>
    <w:rsid w:val="001F26AA"/>
    <w:rsid w:val="001F2B81"/>
    <w:rsid w:val="001F2C1B"/>
    <w:rsid w:val="001F3328"/>
    <w:rsid w:val="001F353B"/>
    <w:rsid w:val="001F35EB"/>
    <w:rsid w:val="001F3752"/>
    <w:rsid w:val="001F37D0"/>
    <w:rsid w:val="001F391A"/>
    <w:rsid w:val="001F39BD"/>
    <w:rsid w:val="001F3B20"/>
    <w:rsid w:val="001F3D49"/>
    <w:rsid w:val="001F3D85"/>
    <w:rsid w:val="001F44EB"/>
    <w:rsid w:val="001F48A8"/>
    <w:rsid w:val="001F48EE"/>
    <w:rsid w:val="001F492D"/>
    <w:rsid w:val="001F4D11"/>
    <w:rsid w:val="001F4D27"/>
    <w:rsid w:val="001F506D"/>
    <w:rsid w:val="001F526A"/>
    <w:rsid w:val="001F53DA"/>
    <w:rsid w:val="001F5440"/>
    <w:rsid w:val="001F54AA"/>
    <w:rsid w:val="001F54D5"/>
    <w:rsid w:val="001F5684"/>
    <w:rsid w:val="001F5B12"/>
    <w:rsid w:val="001F5C10"/>
    <w:rsid w:val="001F6113"/>
    <w:rsid w:val="001F612D"/>
    <w:rsid w:val="001F66E0"/>
    <w:rsid w:val="001F675A"/>
    <w:rsid w:val="001F6A3B"/>
    <w:rsid w:val="001F6C93"/>
    <w:rsid w:val="001F6CA1"/>
    <w:rsid w:val="001F7299"/>
    <w:rsid w:val="001F744E"/>
    <w:rsid w:val="001F74F3"/>
    <w:rsid w:val="001F7814"/>
    <w:rsid w:val="001F7C9F"/>
    <w:rsid w:val="001F7E1F"/>
    <w:rsid w:val="00200193"/>
    <w:rsid w:val="00200319"/>
    <w:rsid w:val="0020065E"/>
    <w:rsid w:val="00200674"/>
    <w:rsid w:val="00200913"/>
    <w:rsid w:val="00200ECF"/>
    <w:rsid w:val="002015CB"/>
    <w:rsid w:val="00201612"/>
    <w:rsid w:val="0020183D"/>
    <w:rsid w:val="00201840"/>
    <w:rsid w:val="00201880"/>
    <w:rsid w:val="00201940"/>
    <w:rsid w:val="00201BBA"/>
    <w:rsid w:val="0020220C"/>
    <w:rsid w:val="00202669"/>
    <w:rsid w:val="002030B6"/>
    <w:rsid w:val="002031EC"/>
    <w:rsid w:val="00203A51"/>
    <w:rsid w:val="0020401C"/>
    <w:rsid w:val="002045B4"/>
    <w:rsid w:val="00204848"/>
    <w:rsid w:val="00204930"/>
    <w:rsid w:val="00205202"/>
    <w:rsid w:val="002052B3"/>
    <w:rsid w:val="00205364"/>
    <w:rsid w:val="002057E5"/>
    <w:rsid w:val="002059D7"/>
    <w:rsid w:val="002059E4"/>
    <w:rsid w:val="00205C21"/>
    <w:rsid w:val="002060A3"/>
    <w:rsid w:val="002061E1"/>
    <w:rsid w:val="002062B7"/>
    <w:rsid w:val="0020664B"/>
    <w:rsid w:val="002068CD"/>
    <w:rsid w:val="00206B57"/>
    <w:rsid w:val="00206DE7"/>
    <w:rsid w:val="00207050"/>
    <w:rsid w:val="00207106"/>
    <w:rsid w:val="0020741F"/>
    <w:rsid w:val="00207693"/>
    <w:rsid w:val="002076F7"/>
    <w:rsid w:val="00207922"/>
    <w:rsid w:val="00207A0E"/>
    <w:rsid w:val="00207B00"/>
    <w:rsid w:val="00207C9E"/>
    <w:rsid w:val="00207F34"/>
    <w:rsid w:val="00210050"/>
    <w:rsid w:val="0021005C"/>
    <w:rsid w:val="0021016F"/>
    <w:rsid w:val="00210246"/>
    <w:rsid w:val="002103C7"/>
    <w:rsid w:val="0021043C"/>
    <w:rsid w:val="00210979"/>
    <w:rsid w:val="00210AF9"/>
    <w:rsid w:val="002110B7"/>
    <w:rsid w:val="0021136F"/>
    <w:rsid w:val="002114D6"/>
    <w:rsid w:val="00211855"/>
    <w:rsid w:val="0021190B"/>
    <w:rsid w:val="00211B0E"/>
    <w:rsid w:val="00211E39"/>
    <w:rsid w:val="00211E76"/>
    <w:rsid w:val="00211F14"/>
    <w:rsid w:val="00211FE8"/>
    <w:rsid w:val="00212050"/>
    <w:rsid w:val="002120FD"/>
    <w:rsid w:val="00212547"/>
    <w:rsid w:val="00212565"/>
    <w:rsid w:val="0021277F"/>
    <w:rsid w:val="00212909"/>
    <w:rsid w:val="00212E70"/>
    <w:rsid w:val="00212E94"/>
    <w:rsid w:val="002134A3"/>
    <w:rsid w:val="00213690"/>
    <w:rsid w:val="002138E0"/>
    <w:rsid w:val="002139C0"/>
    <w:rsid w:val="002139F0"/>
    <w:rsid w:val="00213A0D"/>
    <w:rsid w:val="00213BCA"/>
    <w:rsid w:val="00213BE1"/>
    <w:rsid w:val="00213DCC"/>
    <w:rsid w:val="00213F14"/>
    <w:rsid w:val="002145B6"/>
    <w:rsid w:val="00214904"/>
    <w:rsid w:val="0021530D"/>
    <w:rsid w:val="0021536D"/>
    <w:rsid w:val="002159CC"/>
    <w:rsid w:val="00215B0D"/>
    <w:rsid w:val="00215C62"/>
    <w:rsid w:val="00215E7E"/>
    <w:rsid w:val="00216162"/>
    <w:rsid w:val="00216218"/>
    <w:rsid w:val="002162F4"/>
    <w:rsid w:val="0021648A"/>
    <w:rsid w:val="00216C7F"/>
    <w:rsid w:val="00216CD3"/>
    <w:rsid w:val="00216E49"/>
    <w:rsid w:val="00216FC9"/>
    <w:rsid w:val="002170B8"/>
    <w:rsid w:val="00217200"/>
    <w:rsid w:val="002172C5"/>
    <w:rsid w:val="002173BD"/>
    <w:rsid w:val="00217942"/>
    <w:rsid w:val="00217F6D"/>
    <w:rsid w:val="00220150"/>
    <w:rsid w:val="00220303"/>
    <w:rsid w:val="002204FC"/>
    <w:rsid w:val="00220564"/>
    <w:rsid w:val="002207BF"/>
    <w:rsid w:val="00220ADE"/>
    <w:rsid w:val="00220C5C"/>
    <w:rsid w:val="00220CAE"/>
    <w:rsid w:val="00220E62"/>
    <w:rsid w:val="002211F1"/>
    <w:rsid w:val="002213C9"/>
    <w:rsid w:val="0022162A"/>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8A"/>
    <w:rsid w:val="00225AB2"/>
    <w:rsid w:val="00225E0B"/>
    <w:rsid w:val="002260AA"/>
    <w:rsid w:val="002262E4"/>
    <w:rsid w:val="002269D0"/>
    <w:rsid w:val="00226A6A"/>
    <w:rsid w:val="00226C17"/>
    <w:rsid w:val="00226C54"/>
    <w:rsid w:val="00226C7F"/>
    <w:rsid w:val="00226FE3"/>
    <w:rsid w:val="002273F4"/>
    <w:rsid w:val="0022743E"/>
    <w:rsid w:val="00227642"/>
    <w:rsid w:val="00227729"/>
    <w:rsid w:val="00227A6F"/>
    <w:rsid w:val="00227C47"/>
    <w:rsid w:val="00227C4A"/>
    <w:rsid w:val="00227D62"/>
    <w:rsid w:val="00227DF9"/>
    <w:rsid w:val="00227F81"/>
    <w:rsid w:val="0023014B"/>
    <w:rsid w:val="0023048F"/>
    <w:rsid w:val="00230521"/>
    <w:rsid w:val="002305B8"/>
    <w:rsid w:val="00230825"/>
    <w:rsid w:val="00230ABE"/>
    <w:rsid w:val="00230CC7"/>
    <w:rsid w:val="0023133F"/>
    <w:rsid w:val="002313F3"/>
    <w:rsid w:val="0023193A"/>
    <w:rsid w:val="002320D8"/>
    <w:rsid w:val="00232140"/>
    <w:rsid w:val="002321F6"/>
    <w:rsid w:val="00232601"/>
    <w:rsid w:val="0023261C"/>
    <w:rsid w:val="00232954"/>
    <w:rsid w:val="00232B54"/>
    <w:rsid w:val="00232BBD"/>
    <w:rsid w:val="00232BDE"/>
    <w:rsid w:val="00232EBA"/>
    <w:rsid w:val="00232FE0"/>
    <w:rsid w:val="00233183"/>
    <w:rsid w:val="00233426"/>
    <w:rsid w:val="00233455"/>
    <w:rsid w:val="0023352F"/>
    <w:rsid w:val="002336A4"/>
    <w:rsid w:val="00233772"/>
    <w:rsid w:val="00233C87"/>
    <w:rsid w:val="00233E74"/>
    <w:rsid w:val="00234151"/>
    <w:rsid w:val="002341A7"/>
    <w:rsid w:val="002341B7"/>
    <w:rsid w:val="002342DE"/>
    <w:rsid w:val="00234A24"/>
    <w:rsid w:val="00234BA8"/>
    <w:rsid w:val="00234D72"/>
    <w:rsid w:val="002352A6"/>
    <w:rsid w:val="00235516"/>
    <w:rsid w:val="002356AD"/>
    <w:rsid w:val="00235839"/>
    <w:rsid w:val="00235981"/>
    <w:rsid w:val="00235C6D"/>
    <w:rsid w:val="00235C9A"/>
    <w:rsid w:val="0023600F"/>
    <w:rsid w:val="00236419"/>
    <w:rsid w:val="00236819"/>
    <w:rsid w:val="0023692B"/>
    <w:rsid w:val="00236A55"/>
    <w:rsid w:val="00236B00"/>
    <w:rsid w:val="00236B07"/>
    <w:rsid w:val="00236D86"/>
    <w:rsid w:val="00237685"/>
    <w:rsid w:val="0023769D"/>
    <w:rsid w:val="00237C26"/>
    <w:rsid w:val="00237E0D"/>
    <w:rsid w:val="00237E54"/>
    <w:rsid w:val="002400EF"/>
    <w:rsid w:val="00240206"/>
    <w:rsid w:val="002402CC"/>
    <w:rsid w:val="002404A1"/>
    <w:rsid w:val="002406C5"/>
    <w:rsid w:val="00240C7A"/>
    <w:rsid w:val="00240E81"/>
    <w:rsid w:val="0024128E"/>
    <w:rsid w:val="002413FA"/>
    <w:rsid w:val="0024160D"/>
    <w:rsid w:val="00241628"/>
    <w:rsid w:val="0024175E"/>
    <w:rsid w:val="00241933"/>
    <w:rsid w:val="0024198E"/>
    <w:rsid w:val="00241A03"/>
    <w:rsid w:val="00241BC7"/>
    <w:rsid w:val="00241CCF"/>
    <w:rsid w:val="002423C9"/>
    <w:rsid w:val="00242576"/>
    <w:rsid w:val="002427B8"/>
    <w:rsid w:val="002427F0"/>
    <w:rsid w:val="0024283D"/>
    <w:rsid w:val="00242C9E"/>
    <w:rsid w:val="00242CEE"/>
    <w:rsid w:val="00242D53"/>
    <w:rsid w:val="0024356A"/>
    <w:rsid w:val="0024396F"/>
    <w:rsid w:val="00243D8F"/>
    <w:rsid w:val="002440E8"/>
    <w:rsid w:val="00244135"/>
    <w:rsid w:val="0024421B"/>
    <w:rsid w:val="00244D7C"/>
    <w:rsid w:val="00244E77"/>
    <w:rsid w:val="002450F3"/>
    <w:rsid w:val="002452D1"/>
    <w:rsid w:val="00245898"/>
    <w:rsid w:val="00245DA2"/>
    <w:rsid w:val="00246223"/>
    <w:rsid w:val="002465A7"/>
    <w:rsid w:val="00246755"/>
    <w:rsid w:val="00246D16"/>
    <w:rsid w:val="00246D3A"/>
    <w:rsid w:val="00247021"/>
    <w:rsid w:val="0024705D"/>
    <w:rsid w:val="00247298"/>
    <w:rsid w:val="00247318"/>
    <w:rsid w:val="0024762A"/>
    <w:rsid w:val="0024774B"/>
    <w:rsid w:val="002477EE"/>
    <w:rsid w:val="00247A9B"/>
    <w:rsid w:val="00247B1A"/>
    <w:rsid w:val="00247B87"/>
    <w:rsid w:val="00247BC5"/>
    <w:rsid w:val="00247FBB"/>
    <w:rsid w:val="002500A7"/>
    <w:rsid w:val="00250508"/>
    <w:rsid w:val="0025091A"/>
    <w:rsid w:val="00250A95"/>
    <w:rsid w:val="00250AD9"/>
    <w:rsid w:val="00250B19"/>
    <w:rsid w:val="00250D41"/>
    <w:rsid w:val="00250E25"/>
    <w:rsid w:val="0025115E"/>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8D"/>
    <w:rsid w:val="0025309A"/>
    <w:rsid w:val="002531D0"/>
    <w:rsid w:val="00253390"/>
    <w:rsid w:val="00253548"/>
    <w:rsid w:val="002537D9"/>
    <w:rsid w:val="0025386A"/>
    <w:rsid w:val="00253874"/>
    <w:rsid w:val="00253A01"/>
    <w:rsid w:val="00253F94"/>
    <w:rsid w:val="002540A3"/>
    <w:rsid w:val="002542FC"/>
    <w:rsid w:val="002543F6"/>
    <w:rsid w:val="002546E5"/>
    <w:rsid w:val="002546FC"/>
    <w:rsid w:val="0025482A"/>
    <w:rsid w:val="002549EF"/>
    <w:rsid w:val="00254A35"/>
    <w:rsid w:val="00254BC6"/>
    <w:rsid w:val="00254E4D"/>
    <w:rsid w:val="00254F26"/>
    <w:rsid w:val="00254F3D"/>
    <w:rsid w:val="00255809"/>
    <w:rsid w:val="002560BB"/>
    <w:rsid w:val="0025648B"/>
    <w:rsid w:val="0025687B"/>
    <w:rsid w:val="00256C82"/>
    <w:rsid w:val="00257048"/>
    <w:rsid w:val="00257055"/>
    <w:rsid w:val="00257158"/>
    <w:rsid w:val="002574D7"/>
    <w:rsid w:val="00257649"/>
    <w:rsid w:val="00257665"/>
    <w:rsid w:val="002579C2"/>
    <w:rsid w:val="00257A23"/>
    <w:rsid w:val="00257CC4"/>
    <w:rsid w:val="00257FA4"/>
    <w:rsid w:val="002600ED"/>
    <w:rsid w:val="00260460"/>
    <w:rsid w:val="002604BF"/>
    <w:rsid w:val="002606FA"/>
    <w:rsid w:val="0026083B"/>
    <w:rsid w:val="002610C8"/>
    <w:rsid w:val="0026141C"/>
    <w:rsid w:val="002615E9"/>
    <w:rsid w:val="0026171E"/>
    <w:rsid w:val="00261763"/>
    <w:rsid w:val="00261922"/>
    <w:rsid w:val="00261DEC"/>
    <w:rsid w:val="00261EF3"/>
    <w:rsid w:val="002623FF"/>
    <w:rsid w:val="00262962"/>
    <w:rsid w:val="00262A04"/>
    <w:rsid w:val="00262C13"/>
    <w:rsid w:val="00263124"/>
    <w:rsid w:val="00263145"/>
    <w:rsid w:val="00263491"/>
    <w:rsid w:val="00263556"/>
    <w:rsid w:val="00263E60"/>
    <w:rsid w:val="0026404B"/>
    <w:rsid w:val="002640AE"/>
    <w:rsid w:val="0026416B"/>
    <w:rsid w:val="002641C6"/>
    <w:rsid w:val="002641CA"/>
    <w:rsid w:val="00264244"/>
    <w:rsid w:val="0026456B"/>
    <w:rsid w:val="00264838"/>
    <w:rsid w:val="00264859"/>
    <w:rsid w:val="002653C0"/>
    <w:rsid w:val="002655F7"/>
    <w:rsid w:val="002656C8"/>
    <w:rsid w:val="002656F4"/>
    <w:rsid w:val="00265B5F"/>
    <w:rsid w:val="00265C48"/>
    <w:rsid w:val="00266027"/>
    <w:rsid w:val="002667CB"/>
    <w:rsid w:val="002667CD"/>
    <w:rsid w:val="0026695E"/>
    <w:rsid w:val="00266B0A"/>
    <w:rsid w:val="0026720B"/>
    <w:rsid w:val="00267253"/>
    <w:rsid w:val="00267323"/>
    <w:rsid w:val="0026740F"/>
    <w:rsid w:val="002679EA"/>
    <w:rsid w:val="00267B7D"/>
    <w:rsid w:val="00267D0C"/>
    <w:rsid w:val="00267E1C"/>
    <w:rsid w:val="00267F51"/>
    <w:rsid w:val="00270776"/>
    <w:rsid w:val="002708EA"/>
    <w:rsid w:val="00270B61"/>
    <w:rsid w:val="00270DA3"/>
    <w:rsid w:val="00271262"/>
    <w:rsid w:val="00271351"/>
    <w:rsid w:val="00271579"/>
    <w:rsid w:val="00271665"/>
    <w:rsid w:val="002718CE"/>
    <w:rsid w:val="00271FD5"/>
    <w:rsid w:val="0027221C"/>
    <w:rsid w:val="0027239C"/>
    <w:rsid w:val="00272503"/>
    <w:rsid w:val="00272D1D"/>
    <w:rsid w:val="0027361C"/>
    <w:rsid w:val="00273CA4"/>
    <w:rsid w:val="00273E9B"/>
    <w:rsid w:val="00273F14"/>
    <w:rsid w:val="0027402A"/>
    <w:rsid w:val="00274160"/>
    <w:rsid w:val="002742FE"/>
    <w:rsid w:val="002748AB"/>
    <w:rsid w:val="00274AE8"/>
    <w:rsid w:val="00274D45"/>
    <w:rsid w:val="00274DA6"/>
    <w:rsid w:val="00275146"/>
    <w:rsid w:val="002751FB"/>
    <w:rsid w:val="00275203"/>
    <w:rsid w:val="0027565A"/>
    <w:rsid w:val="00275665"/>
    <w:rsid w:val="00275C54"/>
    <w:rsid w:val="00275F1A"/>
    <w:rsid w:val="00276134"/>
    <w:rsid w:val="002763C5"/>
    <w:rsid w:val="00276592"/>
    <w:rsid w:val="00276E53"/>
    <w:rsid w:val="0027705A"/>
    <w:rsid w:val="002771F8"/>
    <w:rsid w:val="00277663"/>
    <w:rsid w:val="002777CE"/>
    <w:rsid w:val="00277D32"/>
    <w:rsid w:val="00280156"/>
    <w:rsid w:val="00280208"/>
    <w:rsid w:val="00280215"/>
    <w:rsid w:val="00280322"/>
    <w:rsid w:val="00280367"/>
    <w:rsid w:val="00280B7D"/>
    <w:rsid w:val="00280C6A"/>
    <w:rsid w:val="00280D43"/>
    <w:rsid w:val="00280E6C"/>
    <w:rsid w:val="0028115B"/>
    <w:rsid w:val="00281164"/>
    <w:rsid w:val="00281336"/>
    <w:rsid w:val="002814ED"/>
    <w:rsid w:val="0028174B"/>
    <w:rsid w:val="00281784"/>
    <w:rsid w:val="0028182A"/>
    <w:rsid w:val="00281D18"/>
    <w:rsid w:val="00282044"/>
    <w:rsid w:val="002820E6"/>
    <w:rsid w:val="00282323"/>
    <w:rsid w:val="002826AF"/>
    <w:rsid w:val="002827FA"/>
    <w:rsid w:val="00282CD5"/>
    <w:rsid w:val="00282EB0"/>
    <w:rsid w:val="002832BA"/>
    <w:rsid w:val="002836C0"/>
    <w:rsid w:val="0028371C"/>
    <w:rsid w:val="002837AA"/>
    <w:rsid w:val="002838D4"/>
    <w:rsid w:val="00283C8F"/>
    <w:rsid w:val="00284483"/>
    <w:rsid w:val="0028495C"/>
    <w:rsid w:val="00284AB4"/>
    <w:rsid w:val="00284AB5"/>
    <w:rsid w:val="00284BA3"/>
    <w:rsid w:val="00284BFF"/>
    <w:rsid w:val="00284C11"/>
    <w:rsid w:val="00284F61"/>
    <w:rsid w:val="00284FFD"/>
    <w:rsid w:val="0028524D"/>
    <w:rsid w:val="00285B05"/>
    <w:rsid w:val="00285C2F"/>
    <w:rsid w:val="00285E9D"/>
    <w:rsid w:val="0028606A"/>
    <w:rsid w:val="00286290"/>
    <w:rsid w:val="002864AC"/>
    <w:rsid w:val="002864F9"/>
    <w:rsid w:val="0028679F"/>
    <w:rsid w:val="002868CE"/>
    <w:rsid w:val="002869C2"/>
    <w:rsid w:val="00286A7D"/>
    <w:rsid w:val="00286BE0"/>
    <w:rsid w:val="00286FB6"/>
    <w:rsid w:val="002871C1"/>
    <w:rsid w:val="002873CF"/>
    <w:rsid w:val="00287569"/>
    <w:rsid w:val="0028776D"/>
    <w:rsid w:val="002878DD"/>
    <w:rsid w:val="00287B00"/>
    <w:rsid w:val="00287E0A"/>
    <w:rsid w:val="002900C6"/>
    <w:rsid w:val="00290255"/>
    <w:rsid w:val="002904C8"/>
    <w:rsid w:val="00290572"/>
    <w:rsid w:val="0029063B"/>
    <w:rsid w:val="002909FC"/>
    <w:rsid w:val="00290EB4"/>
    <w:rsid w:val="00291113"/>
    <w:rsid w:val="0029115C"/>
    <w:rsid w:val="0029130E"/>
    <w:rsid w:val="00291403"/>
    <w:rsid w:val="002918A6"/>
    <w:rsid w:val="002918C3"/>
    <w:rsid w:val="00291B7C"/>
    <w:rsid w:val="00291BF1"/>
    <w:rsid w:val="00291C39"/>
    <w:rsid w:val="00291FED"/>
    <w:rsid w:val="00292170"/>
    <w:rsid w:val="0029225A"/>
    <w:rsid w:val="0029240D"/>
    <w:rsid w:val="00292521"/>
    <w:rsid w:val="00292604"/>
    <w:rsid w:val="002926F7"/>
    <w:rsid w:val="00292753"/>
    <w:rsid w:val="00292E6B"/>
    <w:rsid w:val="00292ED1"/>
    <w:rsid w:val="00292F7F"/>
    <w:rsid w:val="0029302E"/>
    <w:rsid w:val="002930C9"/>
    <w:rsid w:val="0029318A"/>
    <w:rsid w:val="002931FD"/>
    <w:rsid w:val="002932D7"/>
    <w:rsid w:val="00293644"/>
    <w:rsid w:val="0029377A"/>
    <w:rsid w:val="002937B7"/>
    <w:rsid w:val="00293BD0"/>
    <w:rsid w:val="00293D8A"/>
    <w:rsid w:val="0029443D"/>
    <w:rsid w:val="0029461E"/>
    <w:rsid w:val="00294833"/>
    <w:rsid w:val="00294892"/>
    <w:rsid w:val="00294977"/>
    <w:rsid w:val="00294A84"/>
    <w:rsid w:val="00294BAD"/>
    <w:rsid w:val="00294C47"/>
    <w:rsid w:val="00294C87"/>
    <w:rsid w:val="00294DCB"/>
    <w:rsid w:val="00294DFF"/>
    <w:rsid w:val="00295411"/>
    <w:rsid w:val="00295554"/>
    <w:rsid w:val="00295583"/>
    <w:rsid w:val="00295642"/>
    <w:rsid w:val="00295714"/>
    <w:rsid w:val="00295743"/>
    <w:rsid w:val="00295902"/>
    <w:rsid w:val="00295B00"/>
    <w:rsid w:val="00295BC5"/>
    <w:rsid w:val="00296193"/>
    <w:rsid w:val="00296410"/>
    <w:rsid w:val="0029654E"/>
    <w:rsid w:val="00296846"/>
    <w:rsid w:val="00296995"/>
    <w:rsid w:val="00296AA2"/>
    <w:rsid w:val="00296ACB"/>
    <w:rsid w:val="00296B46"/>
    <w:rsid w:val="00296CCB"/>
    <w:rsid w:val="00296F64"/>
    <w:rsid w:val="002970F4"/>
    <w:rsid w:val="002972B4"/>
    <w:rsid w:val="002975B0"/>
    <w:rsid w:val="002975BE"/>
    <w:rsid w:val="0029784C"/>
    <w:rsid w:val="0029785F"/>
    <w:rsid w:val="00297A89"/>
    <w:rsid w:val="00297AB9"/>
    <w:rsid w:val="00297EBA"/>
    <w:rsid w:val="002A0000"/>
    <w:rsid w:val="002A0045"/>
    <w:rsid w:val="002A006D"/>
    <w:rsid w:val="002A0080"/>
    <w:rsid w:val="002A04B2"/>
    <w:rsid w:val="002A071B"/>
    <w:rsid w:val="002A08C5"/>
    <w:rsid w:val="002A0C48"/>
    <w:rsid w:val="002A0C7E"/>
    <w:rsid w:val="002A15A0"/>
    <w:rsid w:val="002A167C"/>
    <w:rsid w:val="002A17F3"/>
    <w:rsid w:val="002A1960"/>
    <w:rsid w:val="002A1A30"/>
    <w:rsid w:val="002A1E10"/>
    <w:rsid w:val="002A1F03"/>
    <w:rsid w:val="002A2549"/>
    <w:rsid w:val="002A25A3"/>
    <w:rsid w:val="002A2694"/>
    <w:rsid w:val="002A2FFA"/>
    <w:rsid w:val="002A310A"/>
    <w:rsid w:val="002A311A"/>
    <w:rsid w:val="002A3170"/>
    <w:rsid w:val="002A317F"/>
    <w:rsid w:val="002A347C"/>
    <w:rsid w:val="002A35D0"/>
    <w:rsid w:val="002A366D"/>
    <w:rsid w:val="002A37C2"/>
    <w:rsid w:val="002A3D00"/>
    <w:rsid w:val="002A3DE9"/>
    <w:rsid w:val="002A4454"/>
    <w:rsid w:val="002A47E3"/>
    <w:rsid w:val="002A482A"/>
    <w:rsid w:val="002A5069"/>
    <w:rsid w:val="002A531E"/>
    <w:rsid w:val="002A5321"/>
    <w:rsid w:val="002A5352"/>
    <w:rsid w:val="002A53B7"/>
    <w:rsid w:val="002A5470"/>
    <w:rsid w:val="002A5504"/>
    <w:rsid w:val="002A57E1"/>
    <w:rsid w:val="002A5F92"/>
    <w:rsid w:val="002A6421"/>
    <w:rsid w:val="002A677E"/>
    <w:rsid w:val="002A67F2"/>
    <w:rsid w:val="002A6902"/>
    <w:rsid w:val="002A6B70"/>
    <w:rsid w:val="002A6D43"/>
    <w:rsid w:val="002A6DD9"/>
    <w:rsid w:val="002A6E23"/>
    <w:rsid w:val="002A6EDA"/>
    <w:rsid w:val="002A70AF"/>
    <w:rsid w:val="002A716C"/>
    <w:rsid w:val="002A778C"/>
    <w:rsid w:val="002A7881"/>
    <w:rsid w:val="002A790C"/>
    <w:rsid w:val="002A796B"/>
    <w:rsid w:val="002A7A43"/>
    <w:rsid w:val="002A7AB7"/>
    <w:rsid w:val="002A7C8C"/>
    <w:rsid w:val="002A7F2E"/>
    <w:rsid w:val="002B0586"/>
    <w:rsid w:val="002B0625"/>
    <w:rsid w:val="002B077D"/>
    <w:rsid w:val="002B0790"/>
    <w:rsid w:val="002B09A6"/>
    <w:rsid w:val="002B0A94"/>
    <w:rsid w:val="002B0BFC"/>
    <w:rsid w:val="002B0D65"/>
    <w:rsid w:val="002B13A3"/>
    <w:rsid w:val="002B15DB"/>
    <w:rsid w:val="002B185B"/>
    <w:rsid w:val="002B1950"/>
    <w:rsid w:val="002B1C8A"/>
    <w:rsid w:val="002B1EEC"/>
    <w:rsid w:val="002B202A"/>
    <w:rsid w:val="002B212C"/>
    <w:rsid w:val="002B222C"/>
    <w:rsid w:val="002B2283"/>
    <w:rsid w:val="002B25A6"/>
    <w:rsid w:val="002B28C0"/>
    <w:rsid w:val="002B2963"/>
    <w:rsid w:val="002B2AE3"/>
    <w:rsid w:val="002B2BE7"/>
    <w:rsid w:val="002B2C1C"/>
    <w:rsid w:val="002B2D64"/>
    <w:rsid w:val="002B2EC1"/>
    <w:rsid w:val="002B2F51"/>
    <w:rsid w:val="002B32A9"/>
    <w:rsid w:val="002B39FA"/>
    <w:rsid w:val="002B3C89"/>
    <w:rsid w:val="002B3EC3"/>
    <w:rsid w:val="002B400E"/>
    <w:rsid w:val="002B4097"/>
    <w:rsid w:val="002B4219"/>
    <w:rsid w:val="002B4AAD"/>
    <w:rsid w:val="002B4C15"/>
    <w:rsid w:val="002B4CA5"/>
    <w:rsid w:val="002B5626"/>
    <w:rsid w:val="002B599D"/>
    <w:rsid w:val="002B5A59"/>
    <w:rsid w:val="002B5C9E"/>
    <w:rsid w:val="002B5E11"/>
    <w:rsid w:val="002B5F9F"/>
    <w:rsid w:val="002B613F"/>
    <w:rsid w:val="002B631C"/>
    <w:rsid w:val="002B6937"/>
    <w:rsid w:val="002B6A79"/>
    <w:rsid w:val="002B6D32"/>
    <w:rsid w:val="002B6FCD"/>
    <w:rsid w:val="002B70D9"/>
    <w:rsid w:val="002B7116"/>
    <w:rsid w:val="002B71E4"/>
    <w:rsid w:val="002B769E"/>
    <w:rsid w:val="002B792A"/>
    <w:rsid w:val="002B7935"/>
    <w:rsid w:val="002B7B11"/>
    <w:rsid w:val="002B7B68"/>
    <w:rsid w:val="002B7E3C"/>
    <w:rsid w:val="002C02BB"/>
    <w:rsid w:val="002C042B"/>
    <w:rsid w:val="002C061E"/>
    <w:rsid w:val="002C065C"/>
    <w:rsid w:val="002C0763"/>
    <w:rsid w:val="002C088A"/>
    <w:rsid w:val="002C088D"/>
    <w:rsid w:val="002C0963"/>
    <w:rsid w:val="002C09DC"/>
    <w:rsid w:val="002C0DEA"/>
    <w:rsid w:val="002C0FE9"/>
    <w:rsid w:val="002C100C"/>
    <w:rsid w:val="002C149A"/>
    <w:rsid w:val="002C14D2"/>
    <w:rsid w:val="002C15CD"/>
    <w:rsid w:val="002C1797"/>
    <w:rsid w:val="002C2098"/>
    <w:rsid w:val="002C214C"/>
    <w:rsid w:val="002C21F2"/>
    <w:rsid w:val="002C2224"/>
    <w:rsid w:val="002C22BE"/>
    <w:rsid w:val="002C23E3"/>
    <w:rsid w:val="002C240A"/>
    <w:rsid w:val="002C249A"/>
    <w:rsid w:val="002C27E8"/>
    <w:rsid w:val="002C2928"/>
    <w:rsid w:val="002C3008"/>
    <w:rsid w:val="002C30DA"/>
    <w:rsid w:val="002C33F2"/>
    <w:rsid w:val="002C3A28"/>
    <w:rsid w:val="002C3E21"/>
    <w:rsid w:val="002C3EFC"/>
    <w:rsid w:val="002C3FEE"/>
    <w:rsid w:val="002C4059"/>
    <w:rsid w:val="002C4469"/>
    <w:rsid w:val="002C44A9"/>
    <w:rsid w:val="002C45C6"/>
    <w:rsid w:val="002C4930"/>
    <w:rsid w:val="002C4AD8"/>
    <w:rsid w:val="002C4D41"/>
    <w:rsid w:val="002C4EB4"/>
    <w:rsid w:val="002C4F66"/>
    <w:rsid w:val="002C5323"/>
    <w:rsid w:val="002C5399"/>
    <w:rsid w:val="002C541A"/>
    <w:rsid w:val="002C54B9"/>
    <w:rsid w:val="002C564A"/>
    <w:rsid w:val="002C57A0"/>
    <w:rsid w:val="002C5956"/>
    <w:rsid w:val="002C59F3"/>
    <w:rsid w:val="002C5E1F"/>
    <w:rsid w:val="002C5E24"/>
    <w:rsid w:val="002C600E"/>
    <w:rsid w:val="002C6124"/>
    <w:rsid w:val="002C6148"/>
    <w:rsid w:val="002C657D"/>
    <w:rsid w:val="002C6627"/>
    <w:rsid w:val="002C663D"/>
    <w:rsid w:val="002C667A"/>
    <w:rsid w:val="002C68E1"/>
    <w:rsid w:val="002C6AF1"/>
    <w:rsid w:val="002C6BD2"/>
    <w:rsid w:val="002C6DC7"/>
    <w:rsid w:val="002C7223"/>
    <w:rsid w:val="002C72AD"/>
    <w:rsid w:val="002C797F"/>
    <w:rsid w:val="002D02EA"/>
    <w:rsid w:val="002D053F"/>
    <w:rsid w:val="002D0628"/>
    <w:rsid w:val="002D139F"/>
    <w:rsid w:val="002D15B5"/>
    <w:rsid w:val="002D1888"/>
    <w:rsid w:val="002D18A3"/>
    <w:rsid w:val="002D1935"/>
    <w:rsid w:val="002D1D95"/>
    <w:rsid w:val="002D1F42"/>
    <w:rsid w:val="002D20EA"/>
    <w:rsid w:val="002D21B3"/>
    <w:rsid w:val="002D2388"/>
    <w:rsid w:val="002D26B8"/>
    <w:rsid w:val="002D2D41"/>
    <w:rsid w:val="002D2D8F"/>
    <w:rsid w:val="002D2DDE"/>
    <w:rsid w:val="002D3015"/>
    <w:rsid w:val="002D31D9"/>
    <w:rsid w:val="002D3309"/>
    <w:rsid w:val="002D33EA"/>
    <w:rsid w:val="002D361B"/>
    <w:rsid w:val="002D37D2"/>
    <w:rsid w:val="002D38B6"/>
    <w:rsid w:val="002D39BE"/>
    <w:rsid w:val="002D39C2"/>
    <w:rsid w:val="002D3F0A"/>
    <w:rsid w:val="002D45BF"/>
    <w:rsid w:val="002D47D6"/>
    <w:rsid w:val="002D4A40"/>
    <w:rsid w:val="002D4B73"/>
    <w:rsid w:val="002D4E5B"/>
    <w:rsid w:val="002D5024"/>
    <w:rsid w:val="002D5526"/>
    <w:rsid w:val="002D574B"/>
    <w:rsid w:val="002D59DA"/>
    <w:rsid w:val="002D5B34"/>
    <w:rsid w:val="002D5B36"/>
    <w:rsid w:val="002D5C42"/>
    <w:rsid w:val="002D5E8E"/>
    <w:rsid w:val="002D623D"/>
    <w:rsid w:val="002D6843"/>
    <w:rsid w:val="002D68D8"/>
    <w:rsid w:val="002D68E3"/>
    <w:rsid w:val="002D6D42"/>
    <w:rsid w:val="002D6E76"/>
    <w:rsid w:val="002D6F57"/>
    <w:rsid w:val="002D6F61"/>
    <w:rsid w:val="002D7015"/>
    <w:rsid w:val="002D715D"/>
    <w:rsid w:val="002D77B7"/>
    <w:rsid w:val="002D7F0E"/>
    <w:rsid w:val="002E02A6"/>
    <w:rsid w:val="002E0552"/>
    <w:rsid w:val="002E0A9C"/>
    <w:rsid w:val="002E13BD"/>
    <w:rsid w:val="002E1545"/>
    <w:rsid w:val="002E1893"/>
    <w:rsid w:val="002E199A"/>
    <w:rsid w:val="002E1D67"/>
    <w:rsid w:val="002E256C"/>
    <w:rsid w:val="002E275B"/>
    <w:rsid w:val="002E283D"/>
    <w:rsid w:val="002E2A93"/>
    <w:rsid w:val="002E2B30"/>
    <w:rsid w:val="002E2DD4"/>
    <w:rsid w:val="002E2F56"/>
    <w:rsid w:val="002E31EB"/>
    <w:rsid w:val="002E3421"/>
    <w:rsid w:val="002E3A2A"/>
    <w:rsid w:val="002E3B0E"/>
    <w:rsid w:val="002E3C2A"/>
    <w:rsid w:val="002E3EB6"/>
    <w:rsid w:val="002E4060"/>
    <w:rsid w:val="002E4247"/>
    <w:rsid w:val="002E4254"/>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E7F0B"/>
    <w:rsid w:val="002F002E"/>
    <w:rsid w:val="002F03B0"/>
    <w:rsid w:val="002F0697"/>
    <w:rsid w:val="002F0767"/>
    <w:rsid w:val="002F087B"/>
    <w:rsid w:val="002F08C2"/>
    <w:rsid w:val="002F0984"/>
    <w:rsid w:val="002F09A1"/>
    <w:rsid w:val="002F0BA8"/>
    <w:rsid w:val="002F0C3F"/>
    <w:rsid w:val="002F0C5B"/>
    <w:rsid w:val="002F1239"/>
    <w:rsid w:val="002F146B"/>
    <w:rsid w:val="002F149E"/>
    <w:rsid w:val="002F1578"/>
    <w:rsid w:val="002F1650"/>
    <w:rsid w:val="002F1654"/>
    <w:rsid w:val="002F1775"/>
    <w:rsid w:val="002F18CD"/>
    <w:rsid w:val="002F1F5A"/>
    <w:rsid w:val="002F230D"/>
    <w:rsid w:val="002F2413"/>
    <w:rsid w:val="002F2494"/>
    <w:rsid w:val="002F2556"/>
    <w:rsid w:val="002F25CA"/>
    <w:rsid w:val="002F2782"/>
    <w:rsid w:val="002F27B5"/>
    <w:rsid w:val="002F2921"/>
    <w:rsid w:val="002F2960"/>
    <w:rsid w:val="002F2A9F"/>
    <w:rsid w:val="002F36AC"/>
    <w:rsid w:val="002F3763"/>
    <w:rsid w:val="002F37DD"/>
    <w:rsid w:val="002F38C5"/>
    <w:rsid w:val="002F3B30"/>
    <w:rsid w:val="002F3E40"/>
    <w:rsid w:val="002F3E46"/>
    <w:rsid w:val="002F40CB"/>
    <w:rsid w:val="002F42D0"/>
    <w:rsid w:val="002F432B"/>
    <w:rsid w:val="002F4A91"/>
    <w:rsid w:val="002F4AC8"/>
    <w:rsid w:val="002F4B40"/>
    <w:rsid w:val="002F4BA6"/>
    <w:rsid w:val="002F4D39"/>
    <w:rsid w:val="002F53CB"/>
    <w:rsid w:val="002F5433"/>
    <w:rsid w:val="002F55F4"/>
    <w:rsid w:val="002F56CE"/>
    <w:rsid w:val="002F5989"/>
    <w:rsid w:val="002F5A20"/>
    <w:rsid w:val="002F5C73"/>
    <w:rsid w:val="002F5E2F"/>
    <w:rsid w:val="002F5EE7"/>
    <w:rsid w:val="002F6042"/>
    <w:rsid w:val="002F6233"/>
    <w:rsid w:val="002F627A"/>
    <w:rsid w:val="002F634D"/>
    <w:rsid w:val="002F6446"/>
    <w:rsid w:val="002F6486"/>
    <w:rsid w:val="002F656B"/>
    <w:rsid w:val="002F6A7F"/>
    <w:rsid w:val="002F6FBF"/>
    <w:rsid w:val="002F7134"/>
    <w:rsid w:val="002F72ED"/>
    <w:rsid w:val="002F73C2"/>
    <w:rsid w:val="002F73FC"/>
    <w:rsid w:val="002F7642"/>
    <w:rsid w:val="002F76B7"/>
    <w:rsid w:val="002F77EF"/>
    <w:rsid w:val="002F786F"/>
    <w:rsid w:val="002F7B5F"/>
    <w:rsid w:val="002F7D25"/>
    <w:rsid w:val="002F7DFA"/>
    <w:rsid w:val="00300478"/>
    <w:rsid w:val="003009DD"/>
    <w:rsid w:val="00300D35"/>
    <w:rsid w:val="00300F24"/>
    <w:rsid w:val="0030118B"/>
    <w:rsid w:val="0030168F"/>
    <w:rsid w:val="00301B2F"/>
    <w:rsid w:val="00301BD7"/>
    <w:rsid w:val="00301CB1"/>
    <w:rsid w:val="00301F7A"/>
    <w:rsid w:val="00302659"/>
    <w:rsid w:val="003027F1"/>
    <w:rsid w:val="003028A8"/>
    <w:rsid w:val="00302B0C"/>
    <w:rsid w:val="00302DBA"/>
    <w:rsid w:val="003030CD"/>
    <w:rsid w:val="00303255"/>
    <w:rsid w:val="003033C5"/>
    <w:rsid w:val="003033FA"/>
    <w:rsid w:val="00303549"/>
    <w:rsid w:val="003035B2"/>
    <w:rsid w:val="003035BB"/>
    <w:rsid w:val="003038C2"/>
    <w:rsid w:val="00303982"/>
    <w:rsid w:val="00303B33"/>
    <w:rsid w:val="00303DED"/>
    <w:rsid w:val="00303FBC"/>
    <w:rsid w:val="00304BCC"/>
    <w:rsid w:val="00304C24"/>
    <w:rsid w:val="00305502"/>
    <w:rsid w:val="003055E5"/>
    <w:rsid w:val="003056E6"/>
    <w:rsid w:val="003059BB"/>
    <w:rsid w:val="003059EE"/>
    <w:rsid w:val="00305B06"/>
    <w:rsid w:val="00305B37"/>
    <w:rsid w:val="003060B9"/>
    <w:rsid w:val="003060DF"/>
    <w:rsid w:val="00306317"/>
    <w:rsid w:val="0030633D"/>
    <w:rsid w:val="0030655E"/>
    <w:rsid w:val="003069F0"/>
    <w:rsid w:val="00306BF6"/>
    <w:rsid w:val="00306D79"/>
    <w:rsid w:val="00306E8E"/>
    <w:rsid w:val="0030751A"/>
    <w:rsid w:val="003075C4"/>
    <w:rsid w:val="0030770B"/>
    <w:rsid w:val="00307AB4"/>
    <w:rsid w:val="00307C69"/>
    <w:rsid w:val="00307D9A"/>
    <w:rsid w:val="00307E76"/>
    <w:rsid w:val="00310417"/>
    <w:rsid w:val="00310446"/>
    <w:rsid w:val="00310645"/>
    <w:rsid w:val="00310AAF"/>
    <w:rsid w:val="00310B9D"/>
    <w:rsid w:val="00310C19"/>
    <w:rsid w:val="00310E5C"/>
    <w:rsid w:val="00310F9C"/>
    <w:rsid w:val="00311141"/>
    <w:rsid w:val="003113BD"/>
    <w:rsid w:val="00311776"/>
    <w:rsid w:val="0031177A"/>
    <w:rsid w:val="00311E9F"/>
    <w:rsid w:val="00312040"/>
    <w:rsid w:val="0031217F"/>
    <w:rsid w:val="003121D6"/>
    <w:rsid w:val="00312761"/>
    <w:rsid w:val="003129C8"/>
    <w:rsid w:val="003129CC"/>
    <w:rsid w:val="00312B72"/>
    <w:rsid w:val="00312BEB"/>
    <w:rsid w:val="00313137"/>
    <w:rsid w:val="00313454"/>
    <w:rsid w:val="00313591"/>
    <w:rsid w:val="00313872"/>
    <w:rsid w:val="0031429E"/>
    <w:rsid w:val="00314402"/>
    <w:rsid w:val="0031444B"/>
    <w:rsid w:val="00314591"/>
    <w:rsid w:val="00314CC0"/>
    <w:rsid w:val="00315811"/>
    <w:rsid w:val="00315AAA"/>
    <w:rsid w:val="00315CF5"/>
    <w:rsid w:val="00315D1C"/>
    <w:rsid w:val="00315DC0"/>
    <w:rsid w:val="00315E12"/>
    <w:rsid w:val="00315ED2"/>
    <w:rsid w:val="00315F5F"/>
    <w:rsid w:val="00315FF1"/>
    <w:rsid w:val="00316012"/>
    <w:rsid w:val="00316431"/>
    <w:rsid w:val="00316B03"/>
    <w:rsid w:val="00316C0D"/>
    <w:rsid w:val="00316E26"/>
    <w:rsid w:val="00316FC3"/>
    <w:rsid w:val="003170AD"/>
    <w:rsid w:val="003171FB"/>
    <w:rsid w:val="0031727F"/>
    <w:rsid w:val="0031752B"/>
    <w:rsid w:val="003177EB"/>
    <w:rsid w:val="00317AB7"/>
    <w:rsid w:val="00317C86"/>
    <w:rsid w:val="00320220"/>
    <w:rsid w:val="0032035A"/>
    <w:rsid w:val="0032039D"/>
    <w:rsid w:val="0032062F"/>
    <w:rsid w:val="003208C5"/>
    <w:rsid w:val="00320A83"/>
    <w:rsid w:val="003213CF"/>
    <w:rsid w:val="003215CA"/>
    <w:rsid w:val="003217F5"/>
    <w:rsid w:val="0032193B"/>
    <w:rsid w:val="00321A93"/>
    <w:rsid w:val="00321D72"/>
    <w:rsid w:val="00321DF7"/>
    <w:rsid w:val="00321F69"/>
    <w:rsid w:val="0032203B"/>
    <w:rsid w:val="003221B3"/>
    <w:rsid w:val="0032228A"/>
    <w:rsid w:val="003225CB"/>
    <w:rsid w:val="00322852"/>
    <w:rsid w:val="00322984"/>
    <w:rsid w:val="0032312C"/>
    <w:rsid w:val="00323193"/>
    <w:rsid w:val="00323375"/>
    <w:rsid w:val="00323550"/>
    <w:rsid w:val="003235C7"/>
    <w:rsid w:val="003239A5"/>
    <w:rsid w:val="003239E9"/>
    <w:rsid w:val="00323BB0"/>
    <w:rsid w:val="00323BF7"/>
    <w:rsid w:val="00323D31"/>
    <w:rsid w:val="00323D62"/>
    <w:rsid w:val="00323D93"/>
    <w:rsid w:val="00324089"/>
    <w:rsid w:val="00324118"/>
    <w:rsid w:val="0032420A"/>
    <w:rsid w:val="00324310"/>
    <w:rsid w:val="00324862"/>
    <w:rsid w:val="00324B5D"/>
    <w:rsid w:val="00324BCE"/>
    <w:rsid w:val="00324D0F"/>
    <w:rsid w:val="00325311"/>
    <w:rsid w:val="00325339"/>
    <w:rsid w:val="003254E6"/>
    <w:rsid w:val="0032561C"/>
    <w:rsid w:val="00325905"/>
    <w:rsid w:val="00325996"/>
    <w:rsid w:val="00325A66"/>
    <w:rsid w:val="00325A83"/>
    <w:rsid w:val="00325BDF"/>
    <w:rsid w:val="00325D7C"/>
    <w:rsid w:val="00326103"/>
    <w:rsid w:val="0032648A"/>
    <w:rsid w:val="003265D9"/>
    <w:rsid w:val="0032674C"/>
    <w:rsid w:val="0032676E"/>
    <w:rsid w:val="003268FB"/>
    <w:rsid w:val="00326AA0"/>
    <w:rsid w:val="00326B6B"/>
    <w:rsid w:val="00326DE5"/>
    <w:rsid w:val="00326E41"/>
    <w:rsid w:val="00326F2C"/>
    <w:rsid w:val="003270F6"/>
    <w:rsid w:val="003271CC"/>
    <w:rsid w:val="003272A6"/>
    <w:rsid w:val="003277EE"/>
    <w:rsid w:val="00327A1C"/>
    <w:rsid w:val="00327BCF"/>
    <w:rsid w:val="00327DA8"/>
    <w:rsid w:val="00327E57"/>
    <w:rsid w:val="003301EA"/>
    <w:rsid w:val="00330230"/>
    <w:rsid w:val="003302BE"/>
    <w:rsid w:val="00330360"/>
    <w:rsid w:val="003303FF"/>
    <w:rsid w:val="00330551"/>
    <w:rsid w:val="00330579"/>
    <w:rsid w:val="00330678"/>
    <w:rsid w:val="0033095F"/>
    <w:rsid w:val="00330C90"/>
    <w:rsid w:val="00330FC0"/>
    <w:rsid w:val="003310AF"/>
    <w:rsid w:val="00331121"/>
    <w:rsid w:val="003312DD"/>
    <w:rsid w:val="00331477"/>
    <w:rsid w:val="003314CA"/>
    <w:rsid w:val="00331C73"/>
    <w:rsid w:val="00331CBF"/>
    <w:rsid w:val="00331D70"/>
    <w:rsid w:val="00331ED9"/>
    <w:rsid w:val="00332451"/>
    <w:rsid w:val="0033247E"/>
    <w:rsid w:val="00332561"/>
    <w:rsid w:val="0033259A"/>
    <w:rsid w:val="00332626"/>
    <w:rsid w:val="00332810"/>
    <w:rsid w:val="00332ED3"/>
    <w:rsid w:val="003332E3"/>
    <w:rsid w:val="0033347D"/>
    <w:rsid w:val="00333541"/>
    <w:rsid w:val="003335FF"/>
    <w:rsid w:val="003336C9"/>
    <w:rsid w:val="00333874"/>
    <w:rsid w:val="0033388D"/>
    <w:rsid w:val="00333C16"/>
    <w:rsid w:val="0033456C"/>
    <w:rsid w:val="003345AB"/>
    <w:rsid w:val="003345E1"/>
    <w:rsid w:val="003349EB"/>
    <w:rsid w:val="00334E03"/>
    <w:rsid w:val="00335051"/>
    <w:rsid w:val="003350CB"/>
    <w:rsid w:val="0033517A"/>
    <w:rsid w:val="003351B9"/>
    <w:rsid w:val="00335296"/>
    <w:rsid w:val="00335446"/>
    <w:rsid w:val="003354BE"/>
    <w:rsid w:val="00335548"/>
    <w:rsid w:val="0033564C"/>
    <w:rsid w:val="003356A3"/>
    <w:rsid w:val="00335809"/>
    <w:rsid w:val="00335918"/>
    <w:rsid w:val="00335A61"/>
    <w:rsid w:val="00335A86"/>
    <w:rsid w:val="00335D64"/>
    <w:rsid w:val="00335FE9"/>
    <w:rsid w:val="0033610E"/>
    <w:rsid w:val="00336475"/>
    <w:rsid w:val="003369FA"/>
    <w:rsid w:val="00336CBE"/>
    <w:rsid w:val="00336ECB"/>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7E"/>
    <w:rsid w:val="003414E8"/>
    <w:rsid w:val="00341860"/>
    <w:rsid w:val="00341A08"/>
    <w:rsid w:val="00341B93"/>
    <w:rsid w:val="003420E0"/>
    <w:rsid w:val="003427A5"/>
    <w:rsid w:val="003427C7"/>
    <w:rsid w:val="00342A09"/>
    <w:rsid w:val="00342CA4"/>
    <w:rsid w:val="00342DE4"/>
    <w:rsid w:val="00342E37"/>
    <w:rsid w:val="00342E54"/>
    <w:rsid w:val="003430E2"/>
    <w:rsid w:val="003430F5"/>
    <w:rsid w:val="00343189"/>
    <w:rsid w:val="0034368A"/>
    <w:rsid w:val="00343BCE"/>
    <w:rsid w:val="0034429B"/>
    <w:rsid w:val="003442C6"/>
    <w:rsid w:val="003447C4"/>
    <w:rsid w:val="00344A63"/>
    <w:rsid w:val="00344BD2"/>
    <w:rsid w:val="0034526C"/>
    <w:rsid w:val="00345387"/>
    <w:rsid w:val="00345805"/>
    <w:rsid w:val="00345C4D"/>
    <w:rsid w:val="00345CC5"/>
    <w:rsid w:val="00345F7C"/>
    <w:rsid w:val="00345FB3"/>
    <w:rsid w:val="00345FD6"/>
    <w:rsid w:val="00346002"/>
    <w:rsid w:val="003460D3"/>
    <w:rsid w:val="00346627"/>
    <w:rsid w:val="00346687"/>
    <w:rsid w:val="00346CCC"/>
    <w:rsid w:val="0034703B"/>
    <w:rsid w:val="00347129"/>
    <w:rsid w:val="003474EE"/>
    <w:rsid w:val="00347734"/>
    <w:rsid w:val="00347919"/>
    <w:rsid w:val="00350011"/>
    <w:rsid w:val="00350046"/>
    <w:rsid w:val="003500FC"/>
    <w:rsid w:val="0035026E"/>
    <w:rsid w:val="003504EA"/>
    <w:rsid w:val="0035064B"/>
    <w:rsid w:val="00350775"/>
    <w:rsid w:val="003507CD"/>
    <w:rsid w:val="0035082C"/>
    <w:rsid w:val="00350ABA"/>
    <w:rsid w:val="00350CE3"/>
    <w:rsid w:val="00350D7A"/>
    <w:rsid w:val="00351283"/>
    <w:rsid w:val="0035189B"/>
    <w:rsid w:val="003518D0"/>
    <w:rsid w:val="00351C26"/>
    <w:rsid w:val="00351C99"/>
    <w:rsid w:val="00351D03"/>
    <w:rsid w:val="00351D98"/>
    <w:rsid w:val="00351FDE"/>
    <w:rsid w:val="00352A0F"/>
    <w:rsid w:val="00352FA6"/>
    <w:rsid w:val="00353392"/>
    <w:rsid w:val="00353836"/>
    <w:rsid w:val="003539CB"/>
    <w:rsid w:val="00353AF1"/>
    <w:rsid w:val="00353C7B"/>
    <w:rsid w:val="00353D87"/>
    <w:rsid w:val="00353DFF"/>
    <w:rsid w:val="00353F2C"/>
    <w:rsid w:val="003542C5"/>
    <w:rsid w:val="003545A9"/>
    <w:rsid w:val="00354752"/>
    <w:rsid w:val="0035482B"/>
    <w:rsid w:val="00354A06"/>
    <w:rsid w:val="00354B7B"/>
    <w:rsid w:val="00355180"/>
    <w:rsid w:val="00355585"/>
    <w:rsid w:val="0035590C"/>
    <w:rsid w:val="00355914"/>
    <w:rsid w:val="003559D5"/>
    <w:rsid w:val="00355A66"/>
    <w:rsid w:val="00355C76"/>
    <w:rsid w:val="003560F7"/>
    <w:rsid w:val="0035624A"/>
    <w:rsid w:val="00356EBC"/>
    <w:rsid w:val="00357143"/>
    <w:rsid w:val="00357357"/>
    <w:rsid w:val="0035741F"/>
    <w:rsid w:val="0035768C"/>
    <w:rsid w:val="003578F3"/>
    <w:rsid w:val="0035796F"/>
    <w:rsid w:val="00357979"/>
    <w:rsid w:val="0036001A"/>
    <w:rsid w:val="003605AA"/>
    <w:rsid w:val="00360788"/>
    <w:rsid w:val="00360A2D"/>
    <w:rsid w:val="00360BEE"/>
    <w:rsid w:val="00360DAA"/>
    <w:rsid w:val="0036112F"/>
    <w:rsid w:val="003617F5"/>
    <w:rsid w:val="00361845"/>
    <w:rsid w:val="003618F5"/>
    <w:rsid w:val="003619A9"/>
    <w:rsid w:val="00361C00"/>
    <w:rsid w:val="00361C37"/>
    <w:rsid w:val="00361CB7"/>
    <w:rsid w:val="00362083"/>
    <w:rsid w:val="003621B9"/>
    <w:rsid w:val="003622A2"/>
    <w:rsid w:val="003622CD"/>
    <w:rsid w:val="0036251E"/>
    <w:rsid w:val="003628CA"/>
    <w:rsid w:val="00362979"/>
    <w:rsid w:val="00362E59"/>
    <w:rsid w:val="00363066"/>
    <w:rsid w:val="0036334C"/>
    <w:rsid w:val="00363423"/>
    <w:rsid w:val="003635BD"/>
    <w:rsid w:val="00363679"/>
    <w:rsid w:val="003637A0"/>
    <w:rsid w:val="00363FE3"/>
    <w:rsid w:val="003640CB"/>
    <w:rsid w:val="003640E5"/>
    <w:rsid w:val="00364206"/>
    <w:rsid w:val="003647FE"/>
    <w:rsid w:val="00364878"/>
    <w:rsid w:val="00364886"/>
    <w:rsid w:val="00364BA7"/>
    <w:rsid w:val="00364C4C"/>
    <w:rsid w:val="00364CB8"/>
    <w:rsid w:val="0036500A"/>
    <w:rsid w:val="0036514D"/>
    <w:rsid w:val="003651D8"/>
    <w:rsid w:val="003653B3"/>
    <w:rsid w:val="00365BC3"/>
    <w:rsid w:val="00365CBC"/>
    <w:rsid w:val="00365CE6"/>
    <w:rsid w:val="00365DCD"/>
    <w:rsid w:val="00365E06"/>
    <w:rsid w:val="00365E4C"/>
    <w:rsid w:val="00365F4F"/>
    <w:rsid w:val="00365FAD"/>
    <w:rsid w:val="0036609B"/>
    <w:rsid w:val="00366365"/>
    <w:rsid w:val="0036661F"/>
    <w:rsid w:val="00366A00"/>
    <w:rsid w:val="003672A4"/>
    <w:rsid w:val="003674E8"/>
    <w:rsid w:val="003676C5"/>
    <w:rsid w:val="003679F6"/>
    <w:rsid w:val="00367BD7"/>
    <w:rsid w:val="00367F44"/>
    <w:rsid w:val="0037015B"/>
    <w:rsid w:val="00370319"/>
    <w:rsid w:val="00370333"/>
    <w:rsid w:val="0037039A"/>
    <w:rsid w:val="00370445"/>
    <w:rsid w:val="003707DE"/>
    <w:rsid w:val="00370819"/>
    <w:rsid w:val="003709A8"/>
    <w:rsid w:val="00370D31"/>
    <w:rsid w:val="00370E59"/>
    <w:rsid w:val="00370FED"/>
    <w:rsid w:val="003710BA"/>
    <w:rsid w:val="00371336"/>
    <w:rsid w:val="00371408"/>
    <w:rsid w:val="003715A3"/>
    <w:rsid w:val="0037189D"/>
    <w:rsid w:val="003719D5"/>
    <w:rsid w:val="00371A70"/>
    <w:rsid w:val="00371BFE"/>
    <w:rsid w:val="00371EC7"/>
    <w:rsid w:val="00371EEB"/>
    <w:rsid w:val="00371F27"/>
    <w:rsid w:val="00372437"/>
    <w:rsid w:val="003724A3"/>
    <w:rsid w:val="003728C8"/>
    <w:rsid w:val="0037295A"/>
    <w:rsid w:val="003729F9"/>
    <w:rsid w:val="00372DFF"/>
    <w:rsid w:val="0037327A"/>
    <w:rsid w:val="00373472"/>
    <w:rsid w:val="003734D0"/>
    <w:rsid w:val="0037355B"/>
    <w:rsid w:val="0037364E"/>
    <w:rsid w:val="00373BCB"/>
    <w:rsid w:val="00373C79"/>
    <w:rsid w:val="00373CD6"/>
    <w:rsid w:val="00373D28"/>
    <w:rsid w:val="00373D52"/>
    <w:rsid w:val="00373DAA"/>
    <w:rsid w:val="003744F0"/>
    <w:rsid w:val="0037457C"/>
    <w:rsid w:val="003748E2"/>
    <w:rsid w:val="00374DB9"/>
    <w:rsid w:val="00375595"/>
    <w:rsid w:val="00375B4C"/>
    <w:rsid w:val="00375DC6"/>
    <w:rsid w:val="003766EA"/>
    <w:rsid w:val="00376836"/>
    <w:rsid w:val="00376840"/>
    <w:rsid w:val="003768D3"/>
    <w:rsid w:val="00376AF1"/>
    <w:rsid w:val="00376BDA"/>
    <w:rsid w:val="00376C03"/>
    <w:rsid w:val="00376CA6"/>
    <w:rsid w:val="00376F46"/>
    <w:rsid w:val="00376FF0"/>
    <w:rsid w:val="00377243"/>
    <w:rsid w:val="00377369"/>
    <w:rsid w:val="00377837"/>
    <w:rsid w:val="003778A5"/>
    <w:rsid w:val="003778F6"/>
    <w:rsid w:val="00377B32"/>
    <w:rsid w:val="00377C09"/>
    <w:rsid w:val="00377E9E"/>
    <w:rsid w:val="00377EE5"/>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1FA"/>
    <w:rsid w:val="0038363F"/>
    <w:rsid w:val="00383898"/>
    <w:rsid w:val="00383D20"/>
    <w:rsid w:val="00383D64"/>
    <w:rsid w:val="00384356"/>
    <w:rsid w:val="003843E7"/>
    <w:rsid w:val="00384878"/>
    <w:rsid w:val="00384A7D"/>
    <w:rsid w:val="00384B39"/>
    <w:rsid w:val="00384B3D"/>
    <w:rsid w:val="00384F4B"/>
    <w:rsid w:val="00385017"/>
    <w:rsid w:val="00385350"/>
    <w:rsid w:val="00385772"/>
    <w:rsid w:val="0038583B"/>
    <w:rsid w:val="00385FD0"/>
    <w:rsid w:val="003864D7"/>
    <w:rsid w:val="00386643"/>
    <w:rsid w:val="003866BC"/>
    <w:rsid w:val="003866ED"/>
    <w:rsid w:val="00386A0C"/>
    <w:rsid w:val="00386ACE"/>
    <w:rsid w:val="00386D08"/>
    <w:rsid w:val="00387068"/>
    <w:rsid w:val="003874B0"/>
    <w:rsid w:val="003875ED"/>
    <w:rsid w:val="00387967"/>
    <w:rsid w:val="00387E89"/>
    <w:rsid w:val="00387FDD"/>
    <w:rsid w:val="00390201"/>
    <w:rsid w:val="003903AF"/>
    <w:rsid w:val="003909EF"/>
    <w:rsid w:val="00390D8F"/>
    <w:rsid w:val="00390FFC"/>
    <w:rsid w:val="00391550"/>
    <w:rsid w:val="00391637"/>
    <w:rsid w:val="003917E7"/>
    <w:rsid w:val="00391BED"/>
    <w:rsid w:val="00391CF5"/>
    <w:rsid w:val="00391E2E"/>
    <w:rsid w:val="003920C3"/>
    <w:rsid w:val="00392479"/>
    <w:rsid w:val="003924E4"/>
    <w:rsid w:val="00392526"/>
    <w:rsid w:val="003929F1"/>
    <w:rsid w:val="00392F0E"/>
    <w:rsid w:val="0039327E"/>
    <w:rsid w:val="00393395"/>
    <w:rsid w:val="00393803"/>
    <w:rsid w:val="00393C45"/>
    <w:rsid w:val="00393C8A"/>
    <w:rsid w:val="00394234"/>
    <w:rsid w:val="003942BB"/>
    <w:rsid w:val="00394852"/>
    <w:rsid w:val="003948EA"/>
    <w:rsid w:val="00394ADF"/>
    <w:rsid w:val="00394BF1"/>
    <w:rsid w:val="00394F87"/>
    <w:rsid w:val="003951FE"/>
    <w:rsid w:val="0039530E"/>
    <w:rsid w:val="003958CC"/>
    <w:rsid w:val="003959E3"/>
    <w:rsid w:val="00395C03"/>
    <w:rsid w:val="00395C91"/>
    <w:rsid w:val="00395E5D"/>
    <w:rsid w:val="00395EF2"/>
    <w:rsid w:val="00395F77"/>
    <w:rsid w:val="00396268"/>
    <w:rsid w:val="00396485"/>
    <w:rsid w:val="00396D9C"/>
    <w:rsid w:val="00396EFA"/>
    <w:rsid w:val="00397060"/>
    <w:rsid w:val="00397234"/>
    <w:rsid w:val="00397297"/>
    <w:rsid w:val="003975FA"/>
    <w:rsid w:val="00397789"/>
    <w:rsid w:val="003978AE"/>
    <w:rsid w:val="003979E5"/>
    <w:rsid w:val="00397DE9"/>
    <w:rsid w:val="003A0203"/>
    <w:rsid w:val="003A028C"/>
    <w:rsid w:val="003A02F7"/>
    <w:rsid w:val="003A056E"/>
    <w:rsid w:val="003A082C"/>
    <w:rsid w:val="003A0936"/>
    <w:rsid w:val="003A0A18"/>
    <w:rsid w:val="003A100D"/>
    <w:rsid w:val="003A13A8"/>
    <w:rsid w:val="003A142A"/>
    <w:rsid w:val="003A1442"/>
    <w:rsid w:val="003A17FA"/>
    <w:rsid w:val="003A1A39"/>
    <w:rsid w:val="003A1AE9"/>
    <w:rsid w:val="003A219A"/>
    <w:rsid w:val="003A24B1"/>
    <w:rsid w:val="003A27BC"/>
    <w:rsid w:val="003A29ED"/>
    <w:rsid w:val="003A2A34"/>
    <w:rsid w:val="003A3258"/>
    <w:rsid w:val="003A3528"/>
    <w:rsid w:val="003A375A"/>
    <w:rsid w:val="003A3783"/>
    <w:rsid w:val="003A3E41"/>
    <w:rsid w:val="003A3F55"/>
    <w:rsid w:val="003A40BE"/>
    <w:rsid w:val="003A42F0"/>
    <w:rsid w:val="003A4909"/>
    <w:rsid w:val="003A498D"/>
    <w:rsid w:val="003A4F28"/>
    <w:rsid w:val="003A4F71"/>
    <w:rsid w:val="003A5283"/>
    <w:rsid w:val="003A528C"/>
    <w:rsid w:val="003A52EC"/>
    <w:rsid w:val="003A535C"/>
    <w:rsid w:val="003A5586"/>
    <w:rsid w:val="003A5A4F"/>
    <w:rsid w:val="003A5C48"/>
    <w:rsid w:val="003A5D45"/>
    <w:rsid w:val="003A5DBF"/>
    <w:rsid w:val="003A5ED4"/>
    <w:rsid w:val="003A6649"/>
    <w:rsid w:val="003A6691"/>
    <w:rsid w:val="003A669E"/>
    <w:rsid w:val="003A688F"/>
    <w:rsid w:val="003A68F7"/>
    <w:rsid w:val="003A6A4E"/>
    <w:rsid w:val="003A6FC7"/>
    <w:rsid w:val="003A7296"/>
    <w:rsid w:val="003A7372"/>
    <w:rsid w:val="003A73EA"/>
    <w:rsid w:val="003A76AD"/>
    <w:rsid w:val="003A77C1"/>
    <w:rsid w:val="003A7C33"/>
    <w:rsid w:val="003B036C"/>
    <w:rsid w:val="003B04B6"/>
    <w:rsid w:val="003B04BA"/>
    <w:rsid w:val="003B075C"/>
    <w:rsid w:val="003B0A3F"/>
    <w:rsid w:val="003B0D32"/>
    <w:rsid w:val="003B0DB9"/>
    <w:rsid w:val="003B11E5"/>
    <w:rsid w:val="003B125B"/>
    <w:rsid w:val="003B1553"/>
    <w:rsid w:val="003B16EB"/>
    <w:rsid w:val="003B17F9"/>
    <w:rsid w:val="003B1C0B"/>
    <w:rsid w:val="003B1D13"/>
    <w:rsid w:val="003B1DF1"/>
    <w:rsid w:val="003B219F"/>
    <w:rsid w:val="003B22E0"/>
    <w:rsid w:val="003B24D2"/>
    <w:rsid w:val="003B2734"/>
    <w:rsid w:val="003B2A3D"/>
    <w:rsid w:val="003B2AB7"/>
    <w:rsid w:val="003B2B0B"/>
    <w:rsid w:val="003B2C21"/>
    <w:rsid w:val="003B2D21"/>
    <w:rsid w:val="003B2D93"/>
    <w:rsid w:val="003B3250"/>
    <w:rsid w:val="003B326B"/>
    <w:rsid w:val="003B329F"/>
    <w:rsid w:val="003B32BC"/>
    <w:rsid w:val="003B3422"/>
    <w:rsid w:val="003B34C7"/>
    <w:rsid w:val="003B34EA"/>
    <w:rsid w:val="003B356E"/>
    <w:rsid w:val="003B36B2"/>
    <w:rsid w:val="003B36C0"/>
    <w:rsid w:val="003B393A"/>
    <w:rsid w:val="003B4177"/>
    <w:rsid w:val="003B4273"/>
    <w:rsid w:val="003B4557"/>
    <w:rsid w:val="003B4656"/>
    <w:rsid w:val="003B4795"/>
    <w:rsid w:val="003B4DC1"/>
    <w:rsid w:val="003B4EFF"/>
    <w:rsid w:val="003B4F5B"/>
    <w:rsid w:val="003B5034"/>
    <w:rsid w:val="003B5059"/>
    <w:rsid w:val="003B516F"/>
    <w:rsid w:val="003B576B"/>
    <w:rsid w:val="003B576C"/>
    <w:rsid w:val="003B5A99"/>
    <w:rsid w:val="003B5D04"/>
    <w:rsid w:val="003B5FE4"/>
    <w:rsid w:val="003B6629"/>
    <w:rsid w:val="003B68AC"/>
    <w:rsid w:val="003B6B93"/>
    <w:rsid w:val="003B6E90"/>
    <w:rsid w:val="003B7930"/>
    <w:rsid w:val="003B7C10"/>
    <w:rsid w:val="003B7EF9"/>
    <w:rsid w:val="003C0189"/>
    <w:rsid w:val="003C04C5"/>
    <w:rsid w:val="003C0618"/>
    <w:rsid w:val="003C0758"/>
    <w:rsid w:val="003C0B84"/>
    <w:rsid w:val="003C0BBF"/>
    <w:rsid w:val="003C0C40"/>
    <w:rsid w:val="003C1280"/>
    <w:rsid w:val="003C13E3"/>
    <w:rsid w:val="003C177E"/>
    <w:rsid w:val="003C1834"/>
    <w:rsid w:val="003C1935"/>
    <w:rsid w:val="003C1A7E"/>
    <w:rsid w:val="003C1A9A"/>
    <w:rsid w:val="003C1DB7"/>
    <w:rsid w:val="003C1E93"/>
    <w:rsid w:val="003C1FDE"/>
    <w:rsid w:val="003C2127"/>
    <w:rsid w:val="003C2185"/>
    <w:rsid w:val="003C2334"/>
    <w:rsid w:val="003C2641"/>
    <w:rsid w:val="003C2A75"/>
    <w:rsid w:val="003C2D5B"/>
    <w:rsid w:val="003C2DF8"/>
    <w:rsid w:val="003C2ED3"/>
    <w:rsid w:val="003C3004"/>
    <w:rsid w:val="003C33A2"/>
    <w:rsid w:val="003C362D"/>
    <w:rsid w:val="003C374A"/>
    <w:rsid w:val="003C37CA"/>
    <w:rsid w:val="003C39B8"/>
    <w:rsid w:val="003C3CD2"/>
    <w:rsid w:val="003C3FAB"/>
    <w:rsid w:val="003C4876"/>
    <w:rsid w:val="003C5073"/>
    <w:rsid w:val="003C5228"/>
    <w:rsid w:val="003C5504"/>
    <w:rsid w:val="003C5523"/>
    <w:rsid w:val="003C55A0"/>
    <w:rsid w:val="003C58A8"/>
    <w:rsid w:val="003C59C0"/>
    <w:rsid w:val="003C5AA7"/>
    <w:rsid w:val="003C5B78"/>
    <w:rsid w:val="003C5EC4"/>
    <w:rsid w:val="003C5F30"/>
    <w:rsid w:val="003C5FC2"/>
    <w:rsid w:val="003C5FDD"/>
    <w:rsid w:val="003C604A"/>
    <w:rsid w:val="003C6118"/>
    <w:rsid w:val="003C64FC"/>
    <w:rsid w:val="003C680D"/>
    <w:rsid w:val="003C69A1"/>
    <w:rsid w:val="003C6AB4"/>
    <w:rsid w:val="003C6D10"/>
    <w:rsid w:val="003C6F97"/>
    <w:rsid w:val="003C6FC7"/>
    <w:rsid w:val="003C751F"/>
    <w:rsid w:val="003C786E"/>
    <w:rsid w:val="003C7AF5"/>
    <w:rsid w:val="003C7DC7"/>
    <w:rsid w:val="003C7E76"/>
    <w:rsid w:val="003C7FFB"/>
    <w:rsid w:val="003D0037"/>
    <w:rsid w:val="003D0359"/>
    <w:rsid w:val="003D0866"/>
    <w:rsid w:val="003D0A11"/>
    <w:rsid w:val="003D0CD2"/>
    <w:rsid w:val="003D145F"/>
    <w:rsid w:val="003D1A23"/>
    <w:rsid w:val="003D208D"/>
    <w:rsid w:val="003D2C7B"/>
    <w:rsid w:val="003D2DCE"/>
    <w:rsid w:val="003D3208"/>
    <w:rsid w:val="003D32F8"/>
    <w:rsid w:val="003D334A"/>
    <w:rsid w:val="003D34F7"/>
    <w:rsid w:val="003D38C0"/>
    <w:rsid w:val="003D3934"/>
    <w:rsid w:val="003D3A39"/>
    <w:rsid w:val="003D3C02"/>
    <w:rsid w:val="003D3C05"/>
    <w:rsid w:val="003D3CD7"/>
    <w:rsid w:val="003D3F42"/>
    <w:rsid w:val="003D412F"/>
    <w:rsid w:val="003D426C"/>
    <w:rsid w:val="003D43D7"/>
    <w:rsid w:val="003D45CC"/>
    <w:rsid w:val="003D4666"/>
    <w:rsid w:val="003D4E24"/>
    <w:rsid w:val="003D4E65"/>
    <w:rsid w:val="003D5059"/>
    <w:rsid w:val="003D51BA"/>
    <w:rsid w:val="003D541E"/>
    <w:rsid w:val="003D5A81"/>
    <w:rsid w:val="003D60D7"/>
    <w:rsid w:val="003D6512"/>
    <w:rsid w:val="003D6CBB"/>
    <w:rsid w:val="003D7C5C"/>
    <w:rsid w:val="003D7F83"/>
    <w:rsid w:val="003E009C"/>
    <w:rsid w:val="003E01F7"/>
    <w:rsid w:val="003E0691"/>
    <w:rsid w:val="003E0A0B"/>
    <w:rsid w:val="003E0CB0"/>
    <w:rsid w:val="003E0D70"/>
    <w:rsid w:val="003E0E4E"/>
    <w:rsid w:val="003E1024"/>
    <w:rsid w:val="003E120D"/>
    <w:rsid w:val="003E124B"/>
    <w:rsid w:val="003E15B8"/>
    <w:rsid w:val="003E15E5"/>
    <w:rsid w:val="003E16C8"/>
    <w:rsid w:val="003E17DB"/>
    <w:rsid w:val="003E1801"/>
    <w:rsid w:val="003E18BD"/>
    <w:rsid w:val="003E1DC6"/>
    <w:rsid w:val="003E1F65"/>
    <w:rsid w:val="003E206F"/>
    <w:rsid w:val="003E2592"/>
    <w:rsid w:val="003E27E0"/>
    <w:rsid w:val="003E2EBB"/>
    <w:rsid w:val="003E34FB"/>
    <w:rsid w:val="003E3518"/>
    <w:rsid w:val="003E3856"/>
    <w:rsid w:val="003E3A70"/>
    <w:rsid w:val="003E3B9C"/>
    <w:rsid w:val="003E3CFD"/>
    <w:rsid w:val="003E3E62"/>
    <w:rsid w:val="003E3F5F"/>
    <w:rsid w:val="003E417F"/>
    <w:rsid w:val="003E44D7"/>
    <w:rsid w:val="003E4610"/>
    <w:rsid w:val="003E4766"/>
    <w:rsid w:val="003E497C"/>
    <w:rsid w:val="003E4D6C"/>
    <w:rsid w:val="003E4E08"/>
    <w:rsid w:val="003E4FC5"/>
    <w:rsid w:val="003E50B2"/>
    <w:rsid w:val="003E52C0"/>
    <w:rsid w:val="003E53D4"/>
    <w:rsid w:val="003E555D"/>
    <w:rsid w:val="003E5C2E"/>
    <w:rsid w:val="003E5C66"/>
    <w:rsid w:val="003E5F06"/>
    <w:rsid w:val="003E5F0F"/>
    <w:rsid w:val="003E63A4"/>
    <w:rsid w:val="003E6497"/>
    <w:rsid w:val="003E64D5"/>
    <w:rsid w:val="003E6533"/>
    <w:rsid w:val="003E6560"/>
    <w:rsid w:val="003E65F2"/>
    <w:rsid w:val="003E66FA"/>
    <w:rsid w:val="003E69D0"/>
    <w:rsid w:val="003E6BD9"/>
    <w:rsid w:val="003E6C1B"/>
    <w:rsid w:val="003E6D2B"/>
    <w:rsid w:val="003E6DDB"/>
    <w:rsid w:val="003E6F51"/>
    <w:rsid w:val="003E6F85"/>
    <w:rsid w:val="003E719A"/>
    <w:rsid w:val="003E7270"/>
    <w:rsid w:val="003E749B"/>
    <w:rsid w:val="003E74AC"/>
    <w:rsid w:val="003E7536"/>
    <w:rsid w:val="003E78D8"/>
    <w:rsid w:val="003E7AA3"/>
    <w:rsid w:val="003E7B95"/>
    <w:rsid w:val="003F078F"/>
    <w:rsid w:val="003F07DF"/>
    <w:rsid w:val="003F0F95"/>
    <w:rsid w:val="003F0FB2"/>
    <w:rsid w:val="003F12E7"/>
    <w:rsid w:val="003F151C"/>
    <w:rsid w:val="003F1543"/>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316"/>
    <w:rsid w:val="003F340B"/>
    <w:rsid w:val="003F3448"/>
    <w:rsid w:val="003F3550"/>
    <w:rsid w:val="003F3566"/>
    <w:rsid w:val="003F3668"/>
    <w:rsid w:val="003F370C"/>
    <w:rsid w:val="003F38EF"/>
    <w:rsid w:val="003F3986"/>
    <w:rsid w:val="003F39A4"/>
    <w:rsid w:val="003F3DC8"/>
    <w:rsid w:val="003F3FEC"/>
    <w:rsid w:val="003F4088"/>
    <w:rsid w:val="003F434D"/>
    <w:rsid w:val="003F4445"/>
    <w:rsid w:val="003F45FC"/>
    <w:rsid w:val="003F4BC0"/>
    <w:rsid w:val="003F4D7E"/>
    <w:rsid w:val="003F4F2C"/>
    <w:rsid w:val="003F553E"/>
    <w:rsid w:val="003F5BFD"/>
    <w:rsid w:val="003F5F94"/>
    <w:rsid w:val="003F5FFC"/>
    <w:rsid w:val="003F653B"/>
    <w:rsid w:val="003F65AD"/>
    <w:rsid w:val="003F6734"/>
    <w:rsid w:val="003F6A18"/>
    <w:rsid w:val="003F6A97"/>
    <w:rsid w:val="003F6BD3"/>
    <w:rsid w:val="003F6C8E"/>
    <w:rsid w:val="003F7365"/>
    <w:rsid w:val="003F73AE"/>
    <w:rsid w:val="003F7528"/>
    <w:rsid w:val="003F76BC"/>
    <w:rsid w:val="003F7761"/>
    <w:rsid w:val="003F7B43"/>
    <w:rsid w:val="003F7C87"/>
    <w:rsid w:val="0040075F"/>
    <w:rsid w:val="00400784"/>
    <w:rsid w:val="004008A3"/>
    <w:rsid w:val="00400D0C"/>
    <w:rsid w:val="00400E42"/>
    <w:rsid w:val="00400E8E"/>
    <w:rsid w:val="00401781"/>
    <w:rsid w:val="00401A22"/>
    <w:rsid w:val="00401B9C"/>
    <w:rsid w:val="00401CF2"/>
    <w:rsid w:val="00401FEB"/>
    <w:rsid w:val="004022EC"/>
    <w:rsid w:val="00402491"/>
    <w:rsid w:val="004024A1"/>
    <w:rsid w:val="00402996"/>
    <w:rsid w:val="00402AF4"/>
    <w:rsid w:val="004031B2"/>
    <w:rsid w:val="0040347F"/>
    <w:rsid w:val="00403660"/>
    <w:rsid w:val="004037A5"/>
    <w:rsid w:val="004038BA"/>
    <w:rsid w:val="00403A39"/>
    <w:rsid w:val="00403C17"/>
    <w:rsid w:val="00403D29"/>
    <w:rsid w:val="00403EEC"/>
    <w:rsid w:val="0040405B"/>
    <w:rsid w:val="004040EA"/>
    <w:rsid w:val="0040410F"/>
    <w:rsid w:val="0040411C"/>
    <w:rsid w:val="00404329"/>
    <w:rsid w:val="00404620"/>
    <w:rsid w:val="00404A95"/>
    <w:rsid w:val="00404EC1"/>
    <w:rsid w:val="00404EC5"/>
    <w:rsid w:val="004058AF"/>
    <w:rsid w:val="00405A10"/>
    <w:rsid w:val="00405A4E"/>
    <w:rsid w:val="00405DA9"/>
    <w:rsid w:val="00405FE6"/>
    <w:rsid w:val="004061AD"/>
    <w:rsid w:val="00406211"/>
    <w:rsid w:val="0040633D"/>
    <w:rsid w:val="004066A0"/>
    <w:rsid w:val="00406A2C"/>
    <w:rsid w:val="00406D1F"/>
    <w:rsid w:val="00407161"/>
    <w:rsid w:val="0040723A"/>
    <w:rsid w:val="00407516"/>
    <w:rsid w:val="0040773B"/>
    <w:rsid w:val="00407780"/>
    <w:rsid w:val="004078B5"/>
    <w:rsid w:val="00407A17"/>
    <w:rsid w:val="00407F8F"/>
    <w:rsid w:val="00407FE5"/>
    <w:rsid w:val="00410044"/>
    <w:rsid w:val="004100D8"/>
    <w:rsid w:val="004100F0"/>
    <w:rsid w:val="00410680"/>
    <w:rsid w:val="0041072F"/>
    <w:rsid w:val="0041083E"/>
    <w:rsid w:val="00410FD3"/>
    <w:rsid w:val="00411444"/>
    <w:rsid w:val="004115A8"/>
    <w:rsid w:val="00411C75"/>
    <w:rsid w:val="0041213A"/>
    <w:rsid w:val="00412161"/>
    <w:rsid w:val="004121DE"/>
    <w:rsid w:val="004122B2"/>
    <w:rsid w:val="0041233F"/>
    <w:rsid w:val="00412654"/>
    <w:rsid w:val="004127BF"/>
    <w:rsid w:val="00412889"/>
    <w:rsid w:val="00412A1C"/>
    <w:rsid w:val="00412CE4"/>
    <w:rsid w:val="00412E1F"/>
    <w:rsid w:val="00413068"/>
    <w:rsid w:val="0041311B"/>
    <w:rsid w:val="004135E3"/>
    <w:rsid w:val="00413606"/>
    <w:rsid w:val="0041363D"/>
    <w:rsid w:val="004137BC"/>
    <w:rsid w:val="00413933"/>
    <w:rsid w:val="00413B35"/>
    <w:rsid w:val="00413B95"/>
    <w:rsid w:val="00413CE2"/>
    <w:rsid w:val="00414099"/>
    <w:rsid w:val="0041428B"/>
    <w:rsid w:val="00414B45"/>
    <w:rsid w:val="00414C49"/>
    <w:rsid w:val="00414DB9"/>
    <w:rsid w:val="00414DBF"/>
    <w:rsid w:val="00414E69"/>
    <w:rsid w:val="00414F7F"/>
    <w:rsid w:val="00414FE3"/>
    <w:rsid w:val="0041508C"/>
    <w:rsid w:val="004150EB"/>
    <w:rsid w:val="00415266"/>
    <w:rsid w:val="00415560"/>
    <w:rsid w:val="004155F9"/>
    <w:rsid w:val="00416321"/>
    <w:rsid w:val="0041649A"/>
    <w:rsid w:val="0041684F"/>
    <w:rsid w:val="004168F8"/>
    <w:rsid w:val="00416B2D"/>
    <w:rsid w:val="00416C60"/>
    <w:rsid w:val="00416C92"/>
    <w:rsid w:val="004177DB"/>
    <w:rsid w:val="00417C10"/>
    <w:rsid w:val="00417DCA"/>
    <w:rsid w:val="00420469"/>
    <w:rsid w:val="00420A59"/>
    <w:rsid w:val="00420B47"/>
    <w:rsid w:val="00420CF1"/>
    <w:rsid w:val="00421051"/>
    <w:rsid w:val="00421104"/>
    <w:rsid w:val="004213EE"/>
    <w:rsid w:val="00421986"/>
    <w:rsid w:val="00421990"/>
    <w:rsid w:val="00421BB5"/>
    <w:rsid w:val="00421F86"/>
    <w:rsid w:val="004220AE"/>
    <w:rsid w:val="00422408"/>
    <w:rsid w:val="004226F3"/>
    <w:rsid w:val="00422D0D"/>
    <w:rsid w:val="00422D74"/>
    <w:rsid w:val="004231AD"/>
    <w:rsid w:val="004238A7"/>
    <w:rsid w:val="00423CBE"/>
    <w:rsid w:val="0042403A"/>
    <w:rsid w:val="004243D3"/>
    <w:rsid w:val="004244A5"/>
    <w:rsid w:val="0042469E"/>
    <w:rsid w:val="00424BAB"/>
    <w:rsid w:val="00424C05"/>
    <w:rsid w:val="00424DF2"/>
    <w:rsid w:val="004253A6"/>
    <w:rsid w:val="004253CF"/>
    <w:rsid w:val="00425E85"/>
    <w:rsid w:val="0042600B"/>
    <w:rsid w:val="00426225"/>
    <w:rsid w:val="0042654E"/>
    <w:rsid w:val="00426941"/>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37E"/>
    <w:rsid w:val="004318E7"/>
    <w:rsid w:val="00431A86"/>
    <w:rsid w:val="00431C08"/>
    <w:rsid w:val="00431C9A"/>
    <w:rsid w:val="0043215D"/>
    <w:rsid w:val="00432330"/>
    <w:rsid w:val="004328B1"/>
    <w:rsid w:val="00432C33"/>
    <w:rsid w:val="00432ECB"/>
    <w:rsid w:val="00432F92"/>
    <w:rsid w:val="004331A8"/>
    <w:rsid w:val="004331EA"/>
    <w:rsid w:val="0043329E"/>
    <w:rsid w:val="0043339D"/>
    <w:rsid w:val="00433767"/>
    <w:rsid w:val="004339BA"/>
    <w:rsid w:val="00433ACC"/>
    <w:rsid w:val="00433E6F"/>
    <w:rsid w:val="0043404C"/>
    <w:rsid w:val="004343F4"/>
    <w:rsid w:val="0043460B"/>
    <w:rsid w:val="004354C4"/>
    <w:rsid w:val="00435703"/>
    <w:rsid w:val="004357BC"/>
    <w:rsid w:val="00435D5F"/>
    <w:rsid w:val="00435E9C"/>
    <w:rsid w:val="00435F28"/>
    <w:rsid w:val="004361DF"/>
    <w:rsid w:val="0043647D"/>
    <w:rsid w:val="00436AFC"/>
    <w:rsid w:val="00436B4B"/>
    <w:rsid w:val="00437002"/>
    <w:rsid w:val="00437060"/>
    <w:rsid w:val="00437279"/>
    <w:rsid w:val="0043727A"/>
    <w:rsid w:val="0043728C"/>
    <w:rsid w:val="004372BE"/>
    <w:rsid w:val="0043770A"/>
    <w:rsid w:val="00437C33"/>
    <w:rsid w:val="00437C95"/>
    <w:rsid w:val="00437CAE"/>
    <w:rsid w:val="00437D41"/>
    <w:rsid w:val="00437F89"/>
    <w:rsid w:val="00440205"/>
    <w:rsid w:val="004407BD"/>
    <w:rsid w:val="00440890"/>
    <w:rsid w:val="004408A3"/>
    <w:rsid w:val="0044091F"/>
    <w:rsid w:val="00440956"/>
    <w:rsid w:val="00440C0D"/>
    <w:rsid w:val="00440E7B"/>
    <w:rsid w:val="00440E97"/>
    <w:rsid w:val="00440EBC"/>
    <w:rsid w:val="004410F0"/>
    <w:rsid w:val="00441182"/>
    <w:rsid w:val="0044146B"/>
    <w:rsid w:val="004415C0"/>
    <w:rsid w:val="0044187A"/>
    <w:rsid w:val="00441887"/>
    <w:rsid w:val="00441AA3"/>
    <w:rsid w:val="00441B0E"/>
    <w:rsid w:val="00441C56"/>
    <w:rsid w:val="00441C86"/>
    <w:rsid w:val="00441CC4"/>
    <w:rsid w:val="004422D5"/>
    <w:rsid w:val="00442437"/>
    <w:rsid w:val="0044299C"/>
    <w:rsid w:val="004429C0"/>
    <w:rsid w:val="00442CCA"/>
    <w:rsid w:val="0044311E"/>
    <w:rsid w:val="004432F2"/>
    <w:rsid w:val="004433B7"/>
    <w:rsid w:val="004435D1"/>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8F9"/>
    <w:rsid w:val="00447BF1"/>
    <w:rsid w:val="004501EE"/>
    <w:rsid w:val="004506DA"/>
    <w:rsid w:val="004509B6"/>
    <w:rsid w:val="00450EE8"/>
    <w:rsid w:val="00451149"/>
    <w:rsid w:val="0045167E"/>
    <w:rsid w:val="00451784"/>
    <w:rsid w:val="00451CD6"/>
    <w:rsid w:val="00451E4F"/>
    <w:rsid w:val="00451F44"/>
    <w:rsid w:val="004520F8"/>
    <w:rsid w:val="004521FC"/>
    <w:rsid w:val="00452A06"/>
    <w:rsid w:val="00452C01"/>
    <w:rsid w:val="00452D32"/>
    <w:rsid w:val="00452E01"/>
    <w:rsid w:val="0045309B"/>
    <w:rsid w:val="004532F0"/>
    <w:rsid w:val="00453AAA"/>
    <w:rsid w:val="00453CE6"/>
    <w:rsid w:val="0045404F"/>
    <w:rsid w:val="00454510"/>
    <w:rsid w:val="00454595"/>
    <w:rsid w:val="004547C0"/>
    <w:rsid w:val="00454883"/>
    <w:rsid w:val="00454A73"/>
    <w:rsid w:val="00454A9A"/>
    <w:rsid w:val="00454CD3"/>
    <w:rsid w:val="00455057"/>
    <w:rsid w:val="00455220"/>
    <w:rsid w:val="004552B1"/>
    <w:rsid w:val="00455468"/>
    <w:rsid w:val="004555F8"/>
    <w:rsid w:val="00455785"/>
    <w:rsid w:val="00455849"/>
    <w:rsid w:val="00455C20"/>
    <w:rsid w:val="00455C85"/>
    <w:rsid w:val="0045649D"/>
    <w:rsid w:val="004567B1"/>
    <w:rsid w:val="00456824"/>
    <w:rsid w:val="00456AE2"/>
    <w:rsid w:val="004575C6"/>
    <w:rsid w:val="004577EB"/>
    <w:rsid w:val="00457AC2"/>
    <w:rsid w:val="00457B91"/>
    <w:rsid w:val="00457C0C"/>
    <w:rsid w:val="00460415"/>
    <w:rsid w:val="004607D5"/>
    <w:rsid w:val="00460F3E"/>
    <w:rsid w:val="00461165"/>
    <w:rsid w:val="0046129E"/>
    <w:rsid w:val="004613A4"/>
    <w:rsid w:val="0046196B"/>
    <w:rsid w:val="00461A18"/>
    <w:rsid w:val="00461AD0"/>
    <w:rsid w:val="00461AEC"/>
    <w:rsid w:val="00461BE1"/>
    <w:rsid w:val="00461C15"/>
    <w:rsid w:val="00461C5A"/>
    <w:rsid w:val="00461CEE"/>
    <w:rsid w:val="00461DC5"/>
    <w:rsid w:val="00461E8B"/>
    <w:rsid w:val="00462034"/>
    <w:rsid w:val="00462257"/>
    <w:rsid w:val="0046246C"/>
    <w:rsid w:val="00462608"/>
    <w:rsid w:val="004627EC"/>
    <w:rsid w:val="00462866"/>
    <w:rsid w:val="004629FE"/>
    <w:rsid w:val="00462CE2"/>
    <w:rsid w:val="00462ECC"/>
    <w:rsid w:val="00462FBC"/>
    <w:rsid w:val="00463095"/>
    <w:rsid w:val="0046318D"/>
    <w:rsid w:val="004633E3"/>
    <w:rsid w:val="00463587"/>
    <w:rsid w:val="00463878"/>
    <w:rsid w:val="004638AC"/>
    <w:rsid w:val="00463C72"/>
    <w:rsid w:val="00464008"/>
    <w:rsid w:val="00464686"/>
    <w:rsid w:val="00464838"/>
    <w:rsid w:val="00464AD6"/>
    <w:rsid w:val="00464B8F"/>
    <w:rsid w:val="00464BC4"/>
    <w:rsid w:val="00465060"/>
    <w:rsid w:val="004650AB"/>
    <w:rsid w:val="00465434"/>
    <w:rsid w:val="0046547F"/>
    <w:rsid w:val="00466262"/>
    <w:rsid w:val="004663BE"/>
    <w:rsid w:val="004667B6"/>
    <w:rsid w:val="00466C20"/>
    <w:rsid w:val="00466D3D"/>
    <w:rsid w:val="00466F3D"/>
    <w:rsid w:val="00467275"/>
    <w:rsid w:val="004672CD"/>
    <w:rsid w:val="0046736D"/>
    <w:rsid w:val="00467544"/>
    <w:rsid w:val="00467562"/>
    <w:rsid w:val="00467616"/>
    <w:rsid w:val="00467629"/>
    <w:rsid w:val="00467731"/>
    <w:rsid w:val="00470090"/>
    <w:rsid w:val="0047013A"/>
    <w:rsid w:val="0047023A"/>
    <w:rsid w:val="00470514"/>
    <w:rsid w:val="004707FE"/>
    <w:rsid w:val="004708AE"/>
    <w:rsid w:val="00470D14"/>
    <w:rsid w:val="0047118A"/>
    <w:rsid w:val="0047149B"/>
    <w:rsid w:val="004715B4"/>
    <w:rsid w:val="004718C3"/>
    <w:rsid w:val="004718D8"/>
    <w:rsid w:val="0047192F"/>
    <w:rsid w:val="00471A32"/>
    <w:rsid w:val="00471DA5"/>
    <w:rsid w:val="00471EA6"/>
    <w:rsid w:val="00472052"/>
    <w:rsid w:val="00472068"/>
    <w:rsid w:val="0047207F"/>
    <w:rsid w:val="00472763"/>
    <w:rsid w:val="00473685"/>
    <w:rsid w:val="00473855"/>
    <w:rsid w:val="004739D0"/>
    <w:rsid w:val="00473D41"/>
    <w:rsid w:val="00473F68"/>
    <w:rsid w:val="0047415A"/>
    <w:rsid w:val="00474184"/>
    <w:rsid w:val="0047449F"/>
    <w:rsid w:val="00474653"/>
    <w:rsid w:val="004748EB"/>
    <w:rsid w:val="00474B05"/>
    <w:rsid w:val="00475132"/>
    <w:rsid w:val="0047549B"/>
    <w:rsid w:val="004755CF"/>
    <w:rsid w:val="004757C9"/>
    <w:rsid w:val="00475A83"/>
    <w:rsid w:val="00476036"/>
    <w:rsid w:val="00476070"/>
    <w:rsid w:val="004762DC"/>
    <w:rsid w:val="0047654D"/>
    <w:rsid w:val="00476766"/>
    <w:rsid w:val="00476911"/>
    <w:rsid w:val="00476BEC"/>
    <w:rsid w:val="00476C75"/>
    <w:rsid w:val="00476F26"/>
    <w:rsid w:val="004770EE"/>
    <w:rsid w:val="004777B4"/>
    <w:rsid w:val="004777F2"/>
    <w:rsid w:val="00477B8B"/>
    <w:rsid w:val="00477F8B"/>
    <w:rsid w:val="004801EE"/>
    <w:rsid w:val="00480215"/>
    <w:rsid w:val="00480245"/>
    <w:rsid w:val="004804A8"/>
    <w:rsid w:val="004808EA"/>
    <w:rsid w:val="004809FC"/>
    <w:rsid w:val="00480A9B"/>
    <w:rsid w:val="00480C4C"/>
    <w:rsid w:val="00480C53"/>
    <w:rsid w:val="00480E68"/>
    <w:rsid w:val="004810BE"/>
    <w:rsid w:val="004810EA"/>
    <w:rsid w:val="00481162"/>
    <w:rsid w:val="004811B5"/>
    <w:rsid w:val="004814BA"/>
    <w:rsid w:val="00481623"/>
    <w:rsid w:val="004817D5"/>
    <w:rsid w:val="0048182E"/>
    <w:rsid w:val="004818A8"/>
    <w:rsid w:val="00481A2A"/>
    <w:rsid w:val="00481B54"/>
    <w:rsid w:val="00481DEB"/>
    <w:rsid w:val="00481E04"/>
    <w:rsid w:val="00481EC8"/>
    <w:rsid w:val="004821D4"/>
    <w:rsid w:val="0048244C"/>
    <w:rsid w:val="004824AB"/>
    <w:rsid w:val="004824BC"/>
    <w:rsid w:val="00482537"/>
    <w:rsid w:val="004825BF"/>
    <w:rsid w:val="004825CB"/>
    <w:rsid w:val="00482921"/>
    <w:rsid w:val="00482B3F"/>
    <w:rsid w:val="00482C40"/>
    <w:rsid w:val="00482F9B"/>
    <w:rsid w:val="004830A1"/>
    <w:rsid w:val="00483480"/>
    <w:rsid w:val="004834ED"/>
    <w:rsid w:val="004835C0"/>
    <w:rsid w:val="0048381D"/>
    <w:rsid w:val="00483A25"/>
    <w:rsid w:val="00483B71"/>
    <w:rsid w:val="00483D5F"/>
    <w:rsid w:val="00483D9C"/>
    <w:rsid w:val="00483E49"/>
    <w:rsid w:val="00484131"/>
    <w:rsid w:val="004841E1"/>
    <w:rsid w:val="00484382"/>
    <w:rsid w:val="0048461F"/>
    <w:rsid w:val="00484752"/>
    <w:rsid w:val="0048476B"/>
    <w:rsid w:val="004848D5"/>
    <w:rsid w:val="00484A47"/>
    <w:rsid w:val="00484A76"/>
    <w:rsid w:val="00484B11"/>
    <w:rsid w:val="00484B41"/>
    <w:rsid w:val="00485799"/>
    <w:rsid w:val="0048583F"/>
    <w:rsid w:val="0048595D"/>
    <w:rsid w:val="00485B78"/>
    <w:rsid w:val="00485D48"/>
    <w:rsid w:val="00485D64"/>
    <w:rsid w:val="00485E38"/>
    <w:rsid w:val="00486214"/>
    <w:rsid w:val="0048623E"/>
    <w:rsid w:val="0048671A"/>
    <w:rsid w:val="00486844"/>
    <w:rsid w:val="0048697A"/>
    <w:rsid w:val="00486B72"/>
    <w:rsid w:val="00486CE2"/>
    <w:rsid w:val="00486D8B"/>
    <w:rsid w:val="00486F4D"/>
    <w:rsid w:val="00486F9A"/>
    <w:rsid w:val="00487539"/>
    <w:rsid w:val="00487638"/>
    <w:rsid w:val="00487983"/>
    <w:rsid w:val="004879E0"/>
    <w:rsid w:val="00487AA7"/>
    <w:rsid w:val="00487AB3"/>
    <w:rsid w:val="00487DB7"/>
    <w:rsid w:val="00487DE4"/>
    <w:rsid w:val="00490051"/>
    <w:rsid w:val="00490304"/>
    <w:rsid w:val="004904D7"/>
    <w:rsid w:val="004904F1"/>
    <w:rsid w:val="00490580"/>
    <w:rsid w:val="0049066E"/>
    <w:rsid w:val="0049070E"/>
    <w:rsid w:val="00490733"/>
    <w:rsid w:val="004907C6"/>
    <w:rsid w:val="00490BBC"/>
    <w:rsid w:val="00490D45"/>
    <w:rsid w:val="00490F72"/>
    <w:rsid w:val="0049109F"/>
    <w:rsid w:val="0049116A"/>
    <w:rsid w:val="0049147C"/>
    <w:rsid w:val="004914F6"/>
    <w:rsid w:val="00491A3B"/>
    <w:rsid w:val="00491B60"/>
    <w:rsid w:val="00491BA7"/>
    <w:rsid w:val="00492ABF"/>
    <w:rsid w:val="00492E5E"/>
    <w:rsid w:val="00493148"/>
    <w:rsid w:val="00493484"/>
    <w:rsid w:val="00493506"/>
    <w:rsid w:val="004935CF"/>
    <w:rsid w:val="00493B7E"/>
    <w:rsid w:val="00493CA3"/>
    <w:rsid w:val="00493D1E"/>
    <w:rsid w:val="00493E50"/>
    <w:rsid w:val="0049425D"/>
    <w:rsid w:val="004944E4"/>
    <w:rsid w:val="0049452A"/>
    <w:rsid w:val="004945CC"/>
    <w:rsid w:val="00494A76"/>
    <w:rsid w:val="00494F97"/>
    <w:rsid w:val="00494FE8"/>
    <w:rsid w:val="004951FB"/>
    <w:rsid w:val="0049594B"/>
    <w:rsid w:val="00495D4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488"/>
    <w:rsid w:val="004A2BF2"/>
    <w:rsid w:val="004A2CB3"/>
    <w:rsid w:val="004A2CC0"/>
    <w:rsid w:val="004A2FF0"/>
    <w:rsid w:val="004A33F5"/>
    <w:rsid w:val="004A344F"/>
    <w:rsid w:val="004A34D7"/>
    <w:rsid w:val="004A3945"/>
    <w:rsid w:val="004A40C0"/>
    <w:rsid w:val="004A41CA"/>
    <w:rsid w:val="004A46E5"/>
    <w:rsid w:val="004A4BEE"/>
    <w:rsid w:val="004A4CBE"/>
    <w:rsid w:val="004A4DC9"/>
    <w:rsid w:val="004A5048"/>
    <w:rsid w:val="004A5093"/>
    <w:rsid w:val="004A5308"/>
    <w:rsid w:val="004A5340"/>
    <w:rsid w:val="004A55B6"/>
    <w:rsid w:val="004A5935"/>
    <w:rsid w:val="004A59B1"/>
    <w:rsid w:val="004A5A27"/>
    <w:rsid w:val="004A5A52"/>
    <w:rsid w:val="004A5A8E"/>
    <w:rsid w:val="004A5ADC"/>
    <w:rsid w:val="004A5E06"/>
    <w:rsid w:val="004A64C9"/>
    <w:rsid w:val="004A6893"/>
    <w:rsid w:val="004A6CBF"/>
    <w:rsid w:val="004A6D31"/>
    <w:rsid w:val="004A6F97"/>
    <w:rsid w:val="004A702A"/>
    <w:rsid w:val="004A7051"/>
    <w:rsid w:val="004A70EC"/>
    <w:rsid w:val="004A7235"/>
    <w:rsid w:val="004A7560"/>
    <w:rsid w:val="004A7781"/>
    <w:rsid w:val="004A7BCB"/>
    <w:rsid w:val="004A7D39"/>
    <w:rsid w:val="004A7EDB"/>
    <w:rsid w:val="004A7F10"/>
    <w:rsid w:val="004B0184"/>
    <w:rsid w:val="004B037F"/>
    <w:rsid w:val="004B0627"/>
    <w:rsid w:val="004B095C"/>
    <w:rsid w:val="004B0A26"/>
    <w:rsid w:val="004B0B4F"/>
    <w:rsid w:val="004B0C46"/>
    <w:rsid w:val="004B0C63"/>
    <w:rsid w:val="004B1048"/>
    <w:rsid w:val="004B1620"/>
    <w:rsid w:val="004B1B09"/>
    <w:rsid w:val="004B1ECF"/>
    <w:rsid w:val="004B23BA"/>
    <w:rsid w:val="004B248C"/>
    <w:rsid w:val="004B24E9"/>
    <w:rsid w:val="004B25B4"/>
    <w:rsid w:val="004B272D"/>
    <w:rsid w:val="004B27BF"/>
    <w:rsid w:val="004B28B7"/>
    <w:rsid w:val="004B28FA"/>
    <w:rsid w:val="004B2909"/>
    <w:rsid w:val="004B2B47"/>
    <w:rsid w:val="004B2C15"/>
    <w:rsid w:val="004B318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582"/>
    <w:rsid w:val="004B5759"/>
    <w:rsid w:val="004B597E"/>
    <w:rsid w:val="004B5C65"/>
    <w:rsid w:val="004B5E8F"/>
    <w:rsid w:val="004B5FD5"/>
    <w:rsid w:val="004B62E1"/>
    <w:rsid w:val="004B6331"/>
    <w:rsid w:val="004B63BD"/>
    <w:rsid w:val="004B65DF"/>
    <w:rsid w:val="004B69CF"/>
    <w:rsid w:val="004B6B27"/>
    <w:rsid w:val="004B6C27"/>
    <w:rsid w:val="004B6DC4"/>
    <w:rsid w:val="004B6F8E"/>
    <w:rsid w:val="004B722F"/>
    <w:rsid w:val="004B7263"/>
    <w:rsid w:val="004B769B"/>
    <w:rsid w:val="004B78C2"/>
    <w:rsid w:val="004B794A"/>
    <w:rsid w:val="004B7D17"/>
    <w:rsid w:val="004B7DA6"/>
    <w:rsid w:val="004B7EF3"/>
    <w:rsid w:val="004C01AA"/>
    <w:rsid w:val="004C0515"/>
    <w:rsid w:val="004C0DB9"/>
    <w:rsid w:val="004C0EDC"/>
    <w:rsid w:val="004C0F82"/>
    <w:rsid w:val="004C167B"/>
    <w:rsid w:val="004C1758"/>
    <w:rsid w:val="004C1AA7"/>
    <w:rsid w:val="004C1C08"/>
    <w:rsid w:val="004C22B5"/>
    <w:rsid w:val="004C25F9"/>
    <w:rsid w:val="004C29F0"/>
    <w:rsid w:val="004C2DF1"/>
    <w:rsid w:val="004C2E29"/>
    <w:rsid w:val="004C2FCD"/>
    <w:rsid w:val="004C33A8"/>
    <w:rsid w:val="004C34E1"/>
    <w:rsid w:val="004C35EC"/>
    <w:rsid w:val="004C372E"/>
    <w:rsid w:val="004C37D8"/>
    <w:rsid w:val="004C3976"/>
    <w:rsid w:val="004C4065"/>
    <w:rsid w:val="004C4243"/>
    <w:rsid w:val="004C4563"/>
    <w:rsid w:val="004C47C8"/>
    <w:rsid w:val="004C4963"/>
    <w:rsid w:val="004C4CB3"/>
    <w:rsid w:val="004C502E"/>
    <w:rsid w:val="004C5472"/>
    <w:rsid w:val="004C5A67"/>
    <w:rsid w:val="004C5C77"/>
    <w:rsid w:val="004C5DDB"/>
    <w:rsid w:val="004C5F08"/>
    <w:rsid w:val="004C6361"/>
    <w:rsid w:val="004C6410"/>
    <w:rsid w:val="004C6ACD"/>
    <w:rsid w:val="004C6B77"/>
    <w:rsid w:val="004C6D11"/>
    <w:rsid w:val="004C6FCB"/>
    <w:rsid w:val="004C7366"/>
    <w:rsid w:val="004C7B76"/>
    <w:rsid w:val="004C7C91"/>
    <w:rsid w:val="004C7EB6"/>
    <w:rsid w:val="004C7F8E"/>
    <w:rsid w:val="004D0002"/>
    <w:rsid w:val="004D0071"/>
    <w:rsid w:val="004D060B"/>
    <w:rsid w:val="004D06B6"/>
    <w:rsid w:val="004D09D4"/>
    <w:rsid w:val="004D0C5D"/>
    <w:rsid w:val="004D0C7C"/>
    <w:rsid w:val="004D107B"/>
    <w:rsid w:val="004D11E1"/>
    <w:rsid w:val="004D140A"/>
    <w:rsid w:val="004D16E0"/>
    <w:rsid w:val="004D17E3"/>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EE2"/>
    <w:rsid w:val="004D3F72"/>
    <w:rsid w:val="004D482E"/>
    <w:rsid w:val="004D4BCF"/>
    <w:rsid w:val="004D54F9"/>
    <w:rsid w:val="004D5646"/>
    <w:rsid w:val="004D56C7"/>
    <w:rsid w:val="004D607A"/>
    <w:rsid w:val="004D60A7"/>
    <w:rsid w:val="004D61DF"/>
    <w:rsid w:val="004D663D"/>
    <w:rsid w:val="004D6769"/>
    <w:rsid w:val="004D68A3"/>
    <w:rsid w:val="004D6AED"/>
    <w:rsid w:val="004D6B8D"/>
    <w:rsid w:val="004D6BBA"/>
    <w:rsid w:val="004D6E2C"/>
    <w:rsid w:val="004D6EC2"/>
    <w:rsid w:val="004D722B"/>
    <w:rsid w:val="004D7409"/>
    <w:rsid w:val="004D75A3"/>
    <w:rsid w:val="004D7614"/>
    <w:rsid w:val="004D76FF"/>
    <w:rsid w:val="004D780D"/>
    <w:rsid w:val="004D7A0B"/>
    <w:rsid w:val="004D7B4A"/>
    <w:rsid w:val="004D7BF7"/>
    <w:rsid w:val="004E054B"/>
    <w:rsid w:val="004E05A5"/>
    <w:rsid w:val="004E0839"/>
    <w:rsid w:val="004E0A76"/>
    <w:rsid w:val="004E0B76"/>
    <w:rsid w:val="004E0DA5"/>
    <w:rsid w:val="004E0F33"/>
    <w:rsid w:val="004E122E"/>
    <w:rsid w:val="004E1245"/>
    <w:rsid w:val="004E13C1"/>
    <w:rsid w:val="004E25C1"/>
    <w:rsid w:val="004E2C23"/>
    <w:rsid w:val="004E2C83"/>
    <w:rsid w:val="004E2EE6"/>
    <w:rsid w:val="004E3115"/>
    <w:rsid w:val="004E3772"/>
    <w:rsid w:val="004E377D"/>
    <w:rsid w:val="004E3A38"/>
    <w:rsid w:val="004E3B23"/>
    <w:rsid w:val="004E3C1E"/>
    <w:rsid w:val="004E3CBF"/>
    <w:rsid w:val="004E3D1B"/>
    <w:rsid w:val="004E3D82"/>
    <w:rsid w:val="004E3F77"/>
    <w:rsid w:val="004E3FB7"/>
    <w:rsid w:val="004E40A9"/>
    <w:rsid w:val="004E4292"/>
    <w:rsid w:val="004E4565"/>
    <w:rsid w:val="004E4C3B"/>
    <w:rsid w:val="004E4CFB"/>
    <w:rsid w:val="004E4EFA"/>
    <w:rsid w:val="004E5340"/>
    <w:rsid w:val="004E53FD"/>
    <w:rsid w:val="004E58FF"/>
    <w:rsid w:val="004E59A4"/>
    <w:rsid w:val="004E59CB"/>
    <w:rsid w:val="004E5C22"/>
    <w:rsid w:val="004E5F8C"/>
    <w:rsid w:val="004E60CC"/>
    <w:rsid w:val="004E66FA"/>
    <w:rsid w:val="004E6888"/>
    <w:rsid w:val="004E68B8"/>
    <w:rsid w:val="004E6A20"/>
    <w:rsid w:val="004E7085"/>
    <w:rsid w:val="004E70D6"/>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0FBE"/>
    <w:rsid w:val="004F1126"/>
    <w:rsid w:val="004F1212"/>
    <w:rsid w:val="004F13E6"/>
    <w:rsid w:val="004F1401"/>
    <w:rsid w:val="004F14B4"/>
    <w:rsid w:val="004F162C"/>
    <w:rsid w:val="004F1641"/>
    <w:rsid w:val="004F17F4"/>
    <w:rsid w:val="004F183C"/>
    <w:rsid w:val="004F1B1E"/>
    <w:rsid w:val="004F226C"/>
    <w:rsid w:val="004F23C0"/>
    <w:rsid w:val="004F23DF"/>
    <w:rsid w:val="004F257B"/>
    <w:rsid w:val="004F262F"/>
    <w:rsid w:val="004F2BF2"/>
    <w:rsid w:val="004F2CB8"/>
    <w:rsid w:val="004F2E6F"/>
    <w:rsid w:val="004F2FB6"/>
    <w:rsid w:val="004F3016"/>
    <w:rsid w:val="004F3347"/>
    <w:rsid w:val="004F33C5"/>
    <w:rsid w:val="004F3488"/>
    <w:rsid w:val="004F34FA"/>
    <w:rsid w:val="004F393C"/>
    <w:rsid w:val="004F3B33"/>
    <w:rsid w:val="004F3F5B"/>
    <w:rsid w:val="004F4597"/>
    <w:rsid w:val="004F4875"/>
    <w:rsid w:val="004F4A6F"/>
    <w:rsid w:val="004F4E39"/>
    <w:rsid w:val="004F4F63"/>
    <w:rsid w:val="004F5B84"/>
    <w:rsid w:val="004F5C26"/>
    <w:rsid w:val="004F5D25"/>
    <w:rsid w:val="004F6148"/>
    <w:rsid w:val="004F671A"/>
    <w:rsid w:val="004F6B6A"/>
    <w:rsid w:val="004F6C27"/>
    <w:rsid w:val="004F6C28"/>
    <w:rsid w:val="004F6DB7"/>
    <w:rsid w:val="004F6FC9"/>
    <w:rsid w:val="004F7066"/>
    <w:rsid w:val="004F7129"/>
    <w:rsid w:val="004F718F"/>
    <w:rsid w:val="004F7357"/>
    <w:rsid w:val="004F7849"/>
    <w:rsid w:val="004F7BDC"/>
    <w:rsid w:val="005002E1"/>
    <w:rsid w:val="00500446"/>
    <w:rsid w:val="0050047B"/>
    <w:rsid w:val="00500545"/>
    <w:rsid w:val="0050067C"/>
    <w:rsid w:val="00500E51"/>
    <w:rsid w:val="00500F63"/>
    <w:rsid w:val="00500FB7"/>
    <w:rsid w:val="00501347"/>
    <w:rsid w:val="0050166F"/>
    <w:rsid w:val="0050183C"/>
    <w:rsid w:val="005018DF"/>
    <w:rsid w:val="005018F5"/>
    <w:rsid w:val="00501A6D"/>
    <w:rsid w:val="00501AE8"/>
    <w:rsid w:val="00501B7C"/>
    <w:rsid w:val="00501D02"/>
    <w:rsid w:val="00501E35"/>
    <w:rsid w:val="00501FD3"/>
    <w:rsid w:val="0050218C"/>
    <w:rsid w:val="00502549"/>
    <w:rsid w:val="0050278C"/>
    <w:rsid w:val="0050307A"/>
    <w:rsid w:val="005034C9"/>
    <w:rsid w:val="00503821"/>
    <w:rsid w:val="00504552"/>
    <w:rsid w:val="0050484E"/>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6E1"/>
    <w:rsid w:val="00507794"/>
    <w:rsid w:val="00507822"/>
    <w:rsid w:val="00507889"/>
    <w:rsid w:val="00507B7C"/>
    <w:rsid w:val="00507D3E"/>
    <w:rsid w:val="0051020E"/>
    <w:rsid w:val="00510227"/>
    <w:rsid w:val="00510233"/>
    <w:rsid w:val="00510405"/>
    <w:rsid w:val="00510A16"/>
    <w:rsid w:val="00510A7F"/>
    <w:rsid w:val="00510AC9"/>
    <w:rsid w:val="00510B97"/>
    <w:rsid w:val="00510BF7"/>
    <w:rsid w:val="00510D07"/>
    <w:rsid w:val="00510DB1"/>
    <w:rsid w:val="005110AD"/>
    <w:rsid w:val="0051131B"/>
    <w:rsid w:val="00511A0C"/>
    <w:rsid w:val="00511A51"/>
    <w:rsid w:val="00511AC6"/>
    <w:rsid w:val="0051224D"/>
    <w:rsid w:val="005126DD"/>
    <w:rsid w:val="005126ED"/>
    <w:rsid w:val="005126FA"/>
    <w:rsid w:val="00512740"/>
    <w:rsid w:val="005127CE"/>
    <w:rsid w:val="00513151"/>
    <w:rsid w:val="00513223"/>
    <w:rsid w:val="005137F2"/>
    <w:rsid w:val="005137F5"/>
    <w:rsid w:val="0051394D"/>
    <w:rsid w:val="00513CD2"/>
    <w:rsid w:val="00513E12"/>
    <w:rsid w:val="00513ED1"/>
    <w:rsid w:val="00513FB2"/>
    <w:rsid w:val="005140AE"/>
    <w:rsid w:val="00514176"/>
    <w:rsid w:val="0051418D"/>
    <w:rsid w:val="005144EC"/>
    <w:rsid w:val="005145EE"/>
    <w:rsid w:val="00514622"/>
    <w:rsid w:val="00514770"/>
    <w:rsid w:val="0051483C"/>
    <w:rsid w:val="005149D6"/>
    <w:rsid w:val="00514C39"/>
    <w:rsid w:val="00514C9A"/>
    <w:rsid w:val="00514DCF"/>
    <w:rsid w:val="00514F1A"/>
    <w:rsid w:val="00514F55"/>
    <w:rsid w:val="00515005"/>
    <w:rsid w:val="00515237"/>
    <w:rsid w:val="00515393"/>
    <w:rsid w:val="00515450"/>
    <w:rsid w:val="00515460"/>
    <w:rsid w:val="005154F5"/>
    <w:rsid w:val="00515D55"/>
    <w:rsid w:val="00515D5A"/>
    <w:rsid w:val="00515E6B"/>
    <w:rsid w:val="00515E75"/>
    <w:rsid w:val="00516399"/>
    <w:rsid w:val="0051655D"/>
    <w:rsid w:val="005166AB"/>
    <w:rsid w:val="00516C4C"/>
    <w:rsid w:val="00516D2E"/>
    <w:rsid w:val="00516EB4"/>
    <w:rsid w:val="00517002"/>
    <w:rsid w:val="0051736F"/>
    <w:rsid w:val="00517432"/>
    <w:rsid w:val="00517510"/>
    <w:rsid w:val="005175B0"/>
    <w:rsid w:val="0051798C"/>
    <w:rsid w:val="00517C79"/>
    <w:rsid w:val="00517EC1"/>
    <w:rsid w:val="005200F0"/>
    <w:rsid w:val="00520267"/>
    <w:rsid w:val="005203B1"/>
    <w:rsid w:val="00520550"/>
    <w:rsid w:val="0052063D"/>
    <w:rsid w:val="00520654"/>
    <w:rsid w:val="005209EA"/>
    <w:rsid w:val="00520A56"/>
    <w:rsid w:val="00520DB9"/>
    <w:rsid w:val="00520EFD"/>
    <w:rsid w:val="00521858"/>
    <w:rsid w:val="00521C7E"/>
    <w:rsid w:val="00521D9A"/>
    <w:rsid w:val="00522250"/>
    <w:rsid w:val="005226C6"/>
    <w:rsid w:val="00522773"/>
    <w:rsid w:val="00522852"/>
    <w:rsid w:val="00522A37"/>
    <w:rsid w:val="00522B00"/>
    <w:rsid w:val="00522C83"/>
    <w:rsid w:val="00522CF7"/>
    <w:rsid w:val="00522DD6"/>
    <w:rsid w:val="00522EAC"/>
    <w:rsid w:val="005233C6"/>
    <w:rsid w:val="005233EE"/>
    <w:rsid w:val="00523432"/>
    <w:rsid w:val="005237A4"/>
    <w:rsid w:val="00523A74"/>
    <w:rsid w:val="00523AAF"/>
    <w:rsid w:val="00523BBB"/>
    <w:rsid w:val="00523D03"/>
    <w:rsid w:val="00524ABD"/>
    <w:rsid w:val="00524AFD"/>
    <w:rsid w:val="00524D9A"/>
    <w:rsid w:val="00524E34"/>
    <w:rsid w:val="00524FFE"/>
    <w:rsid w:val="005251F0"/>
    <w:rsid w:val="005253DE"/>
    <w:rsid w:val="00525403"/>
    <w:rsid w:val="005254B3"/>
    <w:rsid w:val="00525EDC"/>
    <w:rsid w:val="00526120"/>
    <w:rsid w:val="0052626A"/>
    <w:rsid w:val="00526605"/>
    <w:rsid w:val="00526B98"/>
    <w:rsid w:val="00527226"/>
    <w:rsid w:val="00527371"/>
    <w:rsid w:val="00527429"/>
    <w:rsid w:val="00527556"/>
    <w:rsid w:val="00527610"/>
    <w:rsid w:val="005277AD"/>
    <w:rsid w:val="0052785E"/>
    <w:rsid w:val="00527C06"/>
    <w:rsid w:val="00527D08"/>
    <w:rsid w:val="00527F9D"/>
    <w:rsid w:val="00530040"/>
    <w:rsid w:val="005301D4"/>
    <w:rsid w:val="005301DC"/>
    <w:rsid w:val="0053049B"/>
    <w:rsid w:val="00530642"/>
    <w:rsid w:val="005306DA"/>
    <w:rsid w:val="00530B71"/>
    <w:rsid w:val="00530F0D"/>
    <w:rsid w:val="00531089"/>
    <w:rsid w:val="00531757"/>
    <w:rsid w:val="00531808"/>
    <w:rsid w:val="00531CEB"/>
    <w:rsid w:val="00531D55"/>
    <w:rsid w:val="00531E45"/>
    <w:rsid w:val="005322BD"/>
    <w:rsid w:val="00532425"/>
    <w:rsid w:val="00532509"/>
    <w:rsid w:val="00532B69"/>
    <w:rsid w:val="00532B6B"/>
    <w:rsid w:val="00532C49"/>
    <w:rsid w:val="00532C99"/>
    <w:rsid w:val="00532D6B"/>
    <w:rsid w:val="00532F73"/>
    <w:rsid w:val="005335D6"/>
    <w:rsid w:val="0053363F"/>
    <w:rsid w:val="005336DF"/>
    <w:rsid w:val="005337B4"/>
    <w:rsid w:val="005337C7"/>
    <w:rsid w:val="00533848"/>
    <w:rsid w:val="00533A14"/>
    <w:rsid w:val="00533A78"/>
    <w:rsid w:val="00533B1C"/>
    <w:rsid w:val="00533CA8"/>
    <w:rsid w:val="00533D26"/>
    <w:rsid w:val="00533EE1"/>
    <w:rsid w:val="005340AD"/>
    <w:rsid w:val="005340F6"/>
    <w:rsid w:val="005340FE"/>
    <w:rsid w:val="005346B3"/>
    <w:rsid w:val="00534A9D"/>
    <w:rsid w:val="00534B46"/>
    <w:rsid w:val="00534B5F"/>
    <w:rsid w:val="00534BC5"/>
    <w:rsid w:val="00534F93"/>
    <w:rsid w:val="00535049"/>
    <w:rsid w:val="00535696"/>
    <w:rsid w:val="005358AB"/>
    <w:rsid w:val="00535AA3"/>
    <w:rsid w:val="00535E74"/>
    <w:rsid w:val="00535F8F"/>
    <w:rsid w:val="00536485"/>
    <w:rsid w:val="00536527"/>
    <w:rsid w:val="00536765"/>
    <w:rsid w:val="00536ECC"/>
    <w:rsid w:val="00537034"/>
    <w:rsid w:val="0053714E"/>
    <w:rsid w:val="00537474"/>
    <w:rsid w:val="005375B4"/>
    <w:rsid w:val="00537624"/>
    <w:rsid w:val="005376CD"/>
    <w:rsid w:val="005376D9"/>
    <w:rsid w:val="00537CB6"/>
    <w:rsid w:val="00537EB0"/>
    <w:rsid w:val="005406A5"/>
    <w:rsid w:val="0054084C"/>
    <w:rsid w:val="00540B57"/>
    <w:rsid w:val="00540C82"/>
    <w:rsid w:val="00540DD1"/>
    <w:rsid w:val="00541121"/>
    <w:rsid w:val="00541208"/>
    <w:rsid w:val="0054149B"/>
    <w:rsid w:val="005417A1"/>
    <w:rsid w:val="00541946"/>
    <w:rsid w:val="00541950"/>
    <w:rsid w:val="00541A75"/>
    <w:rsid w:val="00541DD6"/>
    <w:rsid w:val="00541E5F"/>
    <w:rsid w:val="00541FB6"/>
    <w:rsid w:val="00542196"/>
    <w:rsid w:val="005422F2"/>
    <w:rsid w:val="005423AA"/>
    <w:rsid w:val="00542637"/>
    <w:rsid w:val="00542673"/>
    <w:rsid w:val="005429E6"/>
    <w:rsid w:val="00542A5E"/>
    <w:rsid w:val="00542D8E"/>
    <w:rsid w:val="005430A1"/>
    <w:rsid w:val="0054339E"/>
    <w:rsid w:val="00544289"/>
    <w:rsid w:val="005442AE"/>
    <w:rsid w:val="005446E0"/>
    <w:rsid w:val="005449E7"/>
    <w:rsid w:val="00544A4C"/>
    <w:rsid w:val="00544B57"/>
    <w:rsid w:val="00544CA1"/>
    <w:rsid w:val="0054523B"/>
    <w:rsid w:val="005452BF"/>
    <w:rsid w:val="00545391"/>
    <w:rsid w:val="00545569"/>
    <w:rsid w:val="005459AA"/>
    <w:rsid w:val="00545D56"/>
    <w:rsid w:val="00546151"/>
    <w:rsid w:val="00546203"/>
    <w:rsid w:val="00546224"/>
    <w:rsid w:val="005462BB"/>
    <w:rsid w:val="0054639F"/>
    <w:rsid w:val="005466D8"/>
    <w:rsid w:val="00546F66"/>
    <w:rsid w:val="005472D8"/>
    <w:rsid w:val="005473A0"/>
    <w:rsid w:val="005475F2"/>
    <w:rsid w:val="00547FB5"/>
    <w:rsid w:val="00550428"/>
    <w:rsid w:val="00551032"/>
    <w:rsid w:val="005515FB"/>
    <w:rsid w:val="00551B19"/>
    <w:rsid w:val="00551BD2"/>
    <w:rsid w:val="00551CA2"/>
    <w:rsid w:val="00551F1D"/>
    <w:rsid w:val="00551FF2"/>
    <w:rsid w:val="0055200E"/>
    <w:rsid w:val="005527AC"/>
    <w:rsid w:val="00552D6F"/>
    <w:rsid w:val="00552E8E"/>
    <w:rsid w:val="00552FF3"/>
    <w:rsid w:val="0055303D"/>
    <w:rsid w:val="00553166"/>
    <w:rsid w:val="00553246"/>
    <w:rsid w:val="005532DF"/>
    <w:rsid w:val="00553344"/>
    <w:rsid w:val="005533F2"/>
    <w:rsid w:val="00553728"/>
    <w:rsid w:val="005537F3"/>
    <w:rsid w:val="005539CC"/>
    <w:rsid w:val="00553B39"/>
    <w:rsid w:val="00554352"/>
    <w:rsid w:val="005545E5"/>
    <w:rsid w:val="005548B9"/>
    <w:rsid w:val="00554917"/>
    <w:rsid w:val="00554B55"/>
    <w:rsid w:val="00554B86"/>
    <w:rsid w:val="00554C47"/>
    <w:rsid w:val="00554EB7"/>
    <w:rsid w:val="00554FCC"/>
    <w:rsid w:val="00555004"/>
    <w:rsid w:val="00555051"/>
    <w:rsid w:val="005555A7"/>
    <w:rsid w:val="00555602"/>
    <w:rsid w:val="00555662"/>
    <w:rsid w:val="0055580D"/>
    <w:rsid w:val="00555A5A"/>
    <w:rsid w:val="00555A8C"/>
    <w:rsid w:val="00556183"/>
    <w:rsid w:val="005566BA"/>
    <w:rsid w:val="00556861"/>
    <w:rsid w:val="00556F05"/>
    <w:rsid w:val="005571EC"/>
    <w:rsid w:val="0055745A"/>
    <w:rsid w:val="0055750C"/>
    <w:rsid w:val="00557543"/>
    <w:rsid w:val="005575E5"/>
    <w:rsid w:val="00557914"/>
    <w:rsid w:val="00557A28"/>
    <w:rsid w:val="00557F84"/>
    <w:rsid w:val="00557FBB"/>
    <w:rsid w:val="005602B5"/>
    <w:rsid w:val="005603F8"/>
    <w:rsid w:val="005605A1"/>
    <w:rsid w:val="005605B5"/>
    <w:rsid w:val="005605B6"/>
    <w:rsid w:val="00560772"/>
    <w:rsid w:val="0056096E"/>
    <w:rsid w:val="00560A19"/>
    <w:rsid w:val="00560BCB"/>
    <w:rsid w:val="00560C96"/>
    <w:rsid w:val="00560DFD"/>
    <w:rsid w:val="00560EB6"/>
    <w:rsid w:val="00561110"/>
    <w:rsid w:val="00561417"/>
    <w:rsid w:val="005619AF"/>
    <w:rsid w:val="00561A9E"/>
    <w:rsid w:val="00561DB7"/>
    <w:rsid w:val="00561DC4"/>
    <w:rsid w:val="00562193"/>
    <w:rsid w:val="00562380"/>
    <w:rsid w:val="0056259F"/>
    <w:rsid w:val="00562731"/>
    <w:rsid w:val="00562867"/>
    <w:rsid w:val="00562887"/>
    <w:rsid w:val="00562AB2"/>
    <w:rsid w:val="00562D49"/>
    <w:rsid w:val="00562D68"/>
    <w:rsid w:val="00563223"/>
    <w:rsid w:val="0056330F"/>
    <w:rsid w:val="0056359A"/>
    <w:rsid w:val="005636AE"/>
    <w:rsid w:val="005636BD"/>
    <w:rsid w:val="00563859"/>
    <w:rsid w:val="0056390A"/>
    <w:rsid w:val="00563A7D"/>
    <w:rsid w:val="00563A9C"/>
    <w:rsid w:val="00563B2F"/>
    <w:rsid w:val="00563B82"/>
    <w:rsid w:val="00563DEB"/>
    <w:rsid w:val="00563F9F"/>
    <w:rsid w:val="00564571"/>
    <w:rsid w:val="00564586"/>
    <w:rsid w:val="00564713"/>
    <w:rsid w:val="00564BF7"/>
    <w:rsid w:val="00564C60"/>
    <w:rsid w:val="00564DB7"/>
    <w:rsid w:val="00564E43"/>
    <w:rsid w:val="005650B2"/>
    <w:rsid w:val="005650FC"/>
    <w:rsid w:val="005653AE"/>
    <w:rsid w:val="005653DD"/>
    <w:rsid w:val="00565415"/>
    <w:rsid w:val="00565697"/>
    <w:rsid w:val="005656E0"/>
    <w:rsid w:val="005657E5"/>
    <w:rsid w:val="00565AFC"/>
    <w:rsid w:val="00565C92"/>
    <w:rsid w:val="00565EFC"/>
    <w:rsid w:val="00566104"/>
    <w:rsid w:val="005665F3"/>
    <w:rsid w:val="00566792"/>
    <w:rsid w:val="0056689B"/>
    <w:rsid w:val="00566938"/>
    <w:rsid w:val="005671A0"/>
    <w:rsid w:val="00567317"/>
    <w:rsid w:val="0056768C"/>
    <w:rsid w:val="005678B6"/>
    <w:rsid w:val="00567946"/>
    <w:rsid w:val="00567A25"/>
    <w:rsid w:val="00567B68"/>
    <w:rsid w:val="00567BCF"/>
    <w:rsid w:val="00567C2A"/>
    <w:rsid w:val="00567CE2"/>
    <w:rsid w:val="00567F85"/>
    <w:rsid w:val="00570117"/>
    <w:rsid w:val="005704A0"/>
    <w:rsid w:val="005705FA"/>
    <w:rsid w:val="0057077A"/>
    <w:rsid w:val="005707A6"/>
    <w:rsid w:val="00570A62"/>
    <w:rsid w:val="00571116"/>
    <w:rsid w:val="00571507"/>
    <w:rsid w:val="00571565"/>
    <w:rsid w:val="00571CE7"/>
    <w:rsid w:val="0057221C"/>
    <w:rsid w:val="0057254F"/>
    <w:rsid w:val="0057263E"/>
    <w:rsid w:val="005727EA"/>
    <w:rsid w:val="00572957"/>
    <w:rsid w:val="00572986"/>
    <w:rsid w:val="005729F1"/>
    <w:rsid w:val="005730DD"/>
    <w:rsid w:val="0057318A"/>
    <w:rsid w:val="00573567"/>
    <w:rsid w:val="005737FC"/>
    <w:rsid w:val="00573898"/>
    <w:rsid w:val="005739B2"/>
    <w:rsid w:val="00573AF3"/>
    <w:rsid w:val="00573F01"/>
    <w:rsid w:val="005741A5"/>
    <w:rsid w:val="005741B3"/>
    <w:rsid w:val="005742B2"/>
    <w:rsid w:val="00574523"/>
    <w:rsid w:val="0057467D"/>
    <w:rsid w:val="005746C3"/>
    <w:rsid w:val="00574D64"/>
    <w:rsid w:val="00574E5A"/>
    <w:rsid w:val="00574F21"/>
    <w:rsid w:val="0057505B"/>
    <w:rsid w:val="005750C8"/>
    <w:rsid w:val="005751BA"/>
    <w:rsid w:val="005758F8"/>
    <w:rsid w:val="005759EF"/>
    <w:rsid w:val="00575EC7"/>
    <w:rsid w:val="00576214"/>
    <w:rsid w:val="0057660D"/>
    <w:rsid w:val="005769F0"/>
    <w:rsid w:val="00576E6E"/>
    <w:rsid w:val="005771E6"/>
    <w:rsid w:val="005774D0"/>
    <w:rsid w:val="0057751D"/>
    <w:rsid w:val="005779EE"/>
    <w:rsid w:val="00577E9E"/>
    <w:rsid w:val="00577F90"/>
    <w:rsid w:val="00577F9E"/>
    <w:rsid w:val="0058006B"/>
    <w:rsid w:val="00580285"/>
    <w:rsid w:val="0058053C"/>
    <w:rsid w:val="0058077F"/>
    <w:rsid w:val="00580871"/>
    <w:rsid w:val="00580AF2"/>
    <w:rsid w:val="00580B95"/>
    <w:rsid w:val="00581278"/>
    <w:rsid w:val="005817D2"/>
    <w:rsid w:val="00581B8A"/>
    <w:rsid w:val="00581D1B"/>
    <w:rsid w:val="00581F03"/>
    <w:rsid w:val="00581F6B"/>
    <w:rsid w:val="00582008"/>
    <w:rsid w:val="005822AC"/>
    <w:rsid w:val="005822E9"/>
    <w:rsid w:val="00582B12"/>
    <w:rsid w:val="005830F4"/>
    <w:rsid w:val="005832D6"/>
    <w:rsid w:val="00583A19"/>
    <w:rsid w:val="00583A61"/>
    <w:rsid w:val="00583FDD"/>
    <w:rsid w:val="0058414E"/>
    <w:rsid w:val="005841B3"/>
    <w:rsid w:val="005841CC"/>
    <w:rsid w:val="005842C4"/>
    <w:rsid w:val="0058457F"/>
    <w:rsid w:val="00584631"/>
    <w:rsid w:val="0058463E"/>
    <w:rsid w:val="005846B3"/>
    <w:rsid w:val="0058470B"/>
    <w:rsid w:val="005849C3"/>
    <w:rsid w:val="00584B65"/>
    <w:rsid w:val="00584D84"/>
    <w:rsid w:val="005850A4"/>
    <w:rsid w:val="005850C4"/>
    <w:rsid w:val="005850F1"/>
    <w:rsid w:val="005856E7"/>
    <w:rsid w:val="005857FB"/>
    <w:rsid w:val="005858ED"/>
    <w:rsid w:val="00585AF0"/>
    <w:rsid w:val="00585E1F"/>
    <w:rsid w:val="00585EB7"/>
    <w:rsid w:val="00585F14"/>
    <w:rsid w:val="00586004"/>
    <w:rsid w:val="00586044"/>
    <w:rsid w:val="005860DB"/>
    <w:rsid w:val="005863EA"/>
    <w:rsid w:val="0058646B"/>
    <w:rsid w:val="00586666"/>
    <w:rsid w:val="00586711"/>
    <w:rsid w:val="00586760"/>
    <w:rsid w:val="00586A09"/>
    <w:rsid w:val="00586F1D"/>
    <w:rsid w:val="0058702B"/>
    <w:rsid w:val="0058705E"/>
    <w:rsid w:val="00587213"/>
    <w:rsid w:val="00587726"/>
    <w:rsid w:val="005879A2"/>
    <w:rsid w:val="00587B4A"/>
    <w:rsid w:val="00587BC6"/>
    <w:rsid w:val="00587C53"/>
    <w:rsid w:val="00587CCE"/>
    <w:rsid w:val="00587D4B"/>
    <w:rsid w:val="00587FEF"/>
    <w:rsid w:val="00590074"/>
    <w:rsid w:val="005906CB"/>
    <w:rsid w:val="00590854"/>
    <w:rsid w:val="00590957"/>
    <w:rsid w:val="00590AF3"/>
    <w:rsid w:val="00590E98"/>
    <w:rsid w:val="00590F03"/>
    <w:rsid w:val="00591051"/>
    <w:rsid w:val="00591084"/>
    <w:rsid w:val="00591821"/>
    <w:rsid w:val="00591922"/>
    <w:rsid w:val="005919FF"/>
    <w:rsid w:val="00591DF5"/>
    <w:rsid w:val="0059230F"/>
    <w:rsid w:val="005928AC"/>
    <w:rsid w:val="00592D92"/>
    <w:rsid w:val="00592DA6"/>
    <w:rsid w:val="005930F7"/>
    <w:rsid w:val="00593450"/>
    <w:rsid w:val="00593904"/>
    <w:rsid w:val="005940AC"/>
    <w:rsid w:val="00594251"/>
    <w:rsid w:val="005942E6"/>
    <w:rsid w:val="005942FA"/>
    <w:rsid w:val="005943EC"/>
    <w:rsid w:val="00594863"/>
    <w:rsid w:val="005948D4"/>
    <w:rsid w:val="00594BF9"/>
    <w:rsid w:val="00594EC2"/>
    <w:rsid w:val="00594FCC"/>
    <w:rsid w:val="00595456"/>
    <w:rsid w:val="00595722"/>
    <w:rsid w:val="005957E9"/>
    <w:rsid w:val="00595C10"/>
    <w:rsid w:val="00595D90"/>
    <w:rsid w:val="00595E29"/>
    <w:rsid w:val="00595E3C"/>
    <w:rsid w:val="00596281"/>
    <w:rsid w:val="005963B3"/>
    <w:rsid w:val="005963F0"/>
    <w:rsid w:val="0059653A"/>
    <w:rsid w:val="00596743"/>
    <w:rsid w:val="00596C6B"/>
    <w:rsid w:val="00596D23"/>
    <w:rsid w:val="00596D3B"/>
    <w:rsid w:val="00596D84"/>
    <w:rsid w:val="00596E61"/>
    <w:rsid w:val="00596F18"/>
    <w:rsid w:val="005974CE"/>
    <w:rsid w:val="00597561"/>
    <w:rsid w:val="00597768"/>
    <w:rsid w:val="005A00BE"/>
    <w:rsid w:val="005A01AA"/>
    <w:rsid w:val="005A02BF"/>
    <w:rsid w:val="005A0445"/>
    <w:rsid w:val="005A04F6"/>
    <w:rsid w:val="005A0587"/>
    <w:rsid w:val="005A0720"/>
    <w:rsid w:val="005A0D7B"/>
    <w:rsid w:val="005A0E08"/>
    <w:rsid w:val="005A0EED"/>
    <w:rsid w:val="005A1048"/>
    <w:rsid w:val="005A1338"/>
    <w:rsid w:val="005A1684"/>
    <w:rsid w:val="005A1740"/>
    <w:rsid w:val="005A18C0"/>
    <w:rsid w:val="005A1B5B"/>
    <w:rsid w:val="005A1D6F"/>
    <w:rsid w:val="005A1E2B"/>
    <w:rsid w:val="005A1E96"/>
    <w:rsid w:val="005A2343"/>
    <w:rsid w:val="005A2BA2"/>
    <w:rsid w:val="005A2D3B"/>
    <w:rsid w:val="005A2EE6"/>
    <w:rsid w:val="005A2F20"/>
    <w:rsid w:val="005A3153"/>
    <w:rsid w:val="005A31F8"/>
    <w:rsid w:val="005A336A"/>
    <w:rsid w:val="005A3405"/>
    <w:rsid w:val="005A38BB"/>
    <w:rsid w:val="005A38CD"/>
    <w:rsid w:val="005A3A45"/>
    <w:rsid w:val="005A3CF2"/>
    <w:rsid w:val="005A3E31"/>
    <w:rsid w:val="005A4351"/>
    <w:rsid w:val="005A4606"/>
    <w:rsid w:val="005A467D"/>
    <w:rsid w:val="005A4D9C"/>
    <w:rsid w:val="005A4EFB"/>
    <w:rsid w:val="005A561B"/>
    <w:rsid w:val="005A56F8"/>
    <w:rsid w:val="005A585B"/>
    <w:rsid w:val="005A5A61"/>
    <w:rsid w:val="005A5BF0"/>
    <w:rsid w:val="005A5D15"/>
    <w:rsid w:val="005A5F33"/>
    <w:rsid w:val="005A64AB"/>
    <w:rsid w:val="005A688F"/>
    <w:rsid w:val="005A6914"/>
    <w:rsid w:val="005A69F5"/>
    <w:rsid w:val="005A6B3D"/>
    <w:rsid w:val="005A6CE3"/>
    <w:rsid w:val="005A71BE"/>
    <w:rsid w:val="005A747B"/>
    <w:rsid w:val="005A75D3"/>
    <w:rsid w:val="005A7B47"/>
    <w:rsid w:val="005A7DC6"/>
    <w:rsid w:val="005A7EDB"/>
    <w:rsid w:val="005A7EF5"/>
    <w:rsid w:val="005B01BF"/>
    <w:rsid w:val="005B03FC"/>
    <w:rsid w:val="005B05DB"/>
    <w:rsid w:val="005B061B"/>
    <w:rsid w:val="005B0630"/>
    <w:rsid w:val="005B0AFC"/>
    <w:rsid w:val="005B0B8E"/>
    <w:rsid w:val="005B0C8A"/>
    <w:rsid w:val="005B0E71"/>
    <w:rsid w:val="005B1033"/>
    <w:rsid w:val="005B12BA"/>
    <w:rsid w:val="005B1609"/>
    <w:rsid w:val="005B177E"/>
    <w:rsid w:val="005B1F2D"/>
    <w:rsid w:val="005B20A4"/>
    <w:rsid w:val="005B238C"/>
    <w:rsid w:val="005B23F2"/>
    <w:rsid w:val="005B2473"/>
    <w:rsid w:val="005B2552"/>
    <w:rsid w:val="005B266C"/>
    <w:rsid w:val="005B2693"/>
    <w:rsid w:val="005B2D9D"/>
    <w:rsid w:val="005B305D"/>
    <w:rsid w:val="005B30B2"/>
    <w:rsid w:val="005B30E5"/>
    <w:rsid w:val="005B315E"/>
    <w:rsid w:val="005B3292"/>
    <w:rsid w:val="005B342A"/>
    <w:rsid w:val="005B3526"/>
    <w:rsid w:val="005B3728"/>
    <w:rsid w:val="005B3B4A"/>
    <w:rsid w:val="005B3C3E"/>
    <w:rsid w:val="005B3CEF"/>
    <w:rsid w:val="005B3F57"/>
    <w:rsid w:val="005B429B"/>
    <w:rsid w:val="005B4797"/>
    <w:rsid w:val="005B4880"/>
    <w:rsid w:val="005B48F3"/>
    <w:rsid w:val="005B4BDD"/>
    <w:rsid w:val="005B513A"/>
    <w:rsid w:val="005B53A1"/>
    <w:rsid w:val="005B53E5"/>
    <w:rsid w:val="005B5987"/>
    <w:rsid w:val="005B5A5D"/>
    <w:rsid w:val="005B5BD5"/>
    <w:rsid w:val="005B6078"/>
    <w:rsid w:val="005B628E"/>
    <w:rsid w:val="005B62ED"/>
    <w:rsid w:val="005B6532"/>
    <w:rsid w:val="005B655B"/>
    <w:rsid w:val="005B6652"/>
    <w:rsid w:val="005B6712"/>
    <w:rsid w:val="005B678E"/>
    <w:rsid w:val="005B67C2"/>
    <w:rsid w:val="005B6898"/>
    <w:rsid w:val="005B69E9"/>
    <w:rsid w:val="005B6C4D"/>
    <w:rsid w:val="005B6E25"/>
    <w:rsid w:val="005B6EE2"/>
    <w:rsid w:val="005B7307"/>
    <w:rsid w:val="005B756E"/>
    <w:rsid w:val="005B79BA"/>
    <w:rsid w:val="005B7A93"/>
    <w:rsid w:val="005B7D6E"/>
    <w:rsid w:val="005C0082"/>
    <w:rsid w:val="005C00DC"/>
    <w:rsid w:val="005C01AF"/>
    <w:rsid w:val="005C020C"/>
    <w:rsid w:val="005C0309"/>
    <w:rsid w:val="005C03E6"/>
    <w:rsid w:val="005C0885"/>
    <w:rsid w:val="005C09ED"/>
    <w:rsid w:val="005C0C6B"/>
    <w:rsid w:val="005C0EF0"/>
    <w:rsid w:val="005C103F"/>
    <w:rsid w:val="005C1045"/>
    <w:rsid w:val="005C1067"/>
    <w:rsid w:val="005C13BB"/>
    <w:rsid w:val="005C14B8"/>
    <w:rsid w:val="005C1627"/>
    <w:rsid w:val="005C17F7"/>
    <w:rsid w:val="005C1A56"/>
    <w:rsid w:val="005C1C29"/>
    <w:rsid w:val="005C1CAF"/>
    <w:rsid w:val="005C1ECD"/>
    <w:rsid w:val="005C206C"/>
    <w:rsid w:val="005C21C9"/>
    <w:rsid w:val="005C230D"/>
    <w:rsid w:val="005C2420"/>
    <w:rsid w:val="005C256A"/>
    <w:rsid w:val="005C291D"/>
    <w:rsid w:val="005C2C8F"/>
    <w:rsid w:val="005C2EA4"/>
    <w:rsid w:val="005C355B"/>
    <w:rsid w:val="005C38AC"/>
    <w:rsid w:val="005C3964"/>
    <w:rsid w:val="005C3A27"/>
    <w:rsid w:val="005C3E0F"/>
    <w:rsid w:val="005C4197"/>
    <w:rsid w:val="005C4204"/>
    <w:rsid w:val="005C4211"/>
    <w:rsid w:val="005C42B1"/>
    <w:rsid w:val="005C490A"/>
    <w:rsid w:val="005C4979"/>
    <w:rsid w:val="005C49C7"/>
    <w:rsid w:val="005C4DFC"/>
    <w:rsid w:val="005C51A9"/>
    <w:rsid w:val="005C57D2"/>
    <w:rsid w:val="005C5930"/>
    <w:rsid w:val="005C5AEF"/>
    <w:rsid w:val="005C5ED5"/>
    <w:rsid w:val="005C6000"/>
    <w:rsid w:val="005C62C3"/>
    <w:rsid w:val="005C65FC"/>
    <w:rsid w:val="005C69A4"/>
    <w:rsid w:val="005C69BB"/>
    <w:rsid w:val="005C6A5C"/>
    <w:rsid w:val="005C6A5F"/>
    <w:rsid w:val="005C6DFD"/>
    <w:rsid w:val="005C6EF8"/>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AA1"/>
    <w:rsid w:val="005D1C11"/>
    <w:rsid w:val="005D2309"/>
    <w:rsid w:val="005D2B36"/>
    <w:rsid w:val="005D2E43"/>
    <w:rsid w:val="005D30DC"/>
    <w:rsid w:val="005D319C"/>
    <w:rsid w:val="005D321B"/>
    <w:rsid w:val="005D32F7"/>
    <w:rsid w:val="005D3496"/>
    <w:rsid w:val="005D3665"/>
    <w:rsid w:val="005D3A0F"/>
    <w:rsid w:val="005D3E1C"/>
    <w:rsid w:val="005D3F72"/>
    <w:rsid w:val="005D4129"/>
    <w:rsid w:val="005D41C1"/>
    <w:rsid w:val="005D4259"/>
    <w:rsid w:val="005D4500"/>
    <w:rsid w:val="005D48A8"/>
    <w:rsid w:val="005D48B3"/>
    <w:rsid w:val="005D4D23"/>
    <w:rsid w:val="005D4DD5"/>
    <w:rsid w:val="005D4EF8"/>
    <w:rsid w:val="005D4FBB"/>
    <w:rsid w:val="005D50AF"/>
    <w:rsid w:val="005D5337"/>
    <w:rsid w:val="005D57B0"/>
    <w:rsid w:val="005D57F0"/>
    <w:rsid w:val="005D5885"/>
    <w:rsid w:val="005D5BE7"/>
    <w:rsid w:val="005D5C76"/>
    <w:rsid w:val="005D6173"/>
    <w:rsid w:val="005D61B7"/>
    <w:rsid w:val="005D621B"/>
    <w:rsid w:val="005D6363"/>
    <w:rsid w:val="005D64FE"/>
    <w:rsid w:val="005D6711"/>
    <w:rsid w:val="005D67F5"/>
    <w:rsid w:val="005D681F"/>
    <w:rsid w:val="005D6D82"/>
    <w:rsid w:val="005D710D"/>
    <w:rsid w:val="005D721F"/>
    <w:rsid w:val="005D7287"/>
    <w:rsid w:val="005D74D4"/>
    <w:rsid w:val="005D74FC"/>
    <w:rsid w:val="005D7566"/>
    <w:rsid w:val="005D777B"/>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845"/>
    <w:rsid w:val="005E1B66"/>
    <w:rsid w:val="005E1FF0"/>
    <w:rsid w:val="005E207D"/>
    <w:rsid w:val="005E2579"/>
    <w:rsid w:val="005E2582"/>
    <w:rsid w:val="005E2AF4"/>
    <w:rsid w:val="005E2BEB"/>
    <w:rsid w:val="005E2FC9"/>
    <w:rsid w:val="005E3728"/>
    <w:rsid w:val="005E3A39"/>
    <w:rsid w:val="005E3D58"/>
    <w:rsid w:val="005E3F4C"/>
    <w:rsid w:val="005E407F"/>
    <w:rsid w:val="005E4181"/>
    <w:rsid w:val="005E43D4"/>
    <w:rsid w:val="005E4538"/>
    <w:rsid w:val="005E4550"/>
    <w:rsid w:val="005E470D"/>
    <w:rsid w:val="005E48F9"/>
    <w:rsid w:val="005E49E1"/>
    <w:rsid w:val="005E4AC3"/>
    <w:rsid w:val="005E4C1D"/>
    <w:rsid w:val="005E4C74"/>
    <w:rsid w:val="005E4CC1"/>
    <w:rsid w:val="005E4E8E"/>
    <w:rsid w:val="005E5202"/>
    <w:rsid w:val="005E5470"/>
    <w:rsid w:val="005E5481"/>
    <w:rsid w:val="005E5B26"/>
    <w:rsid w:val="005E60B4"/>
    <w:rsid w:val="005E6217"/>
    <w:rsid w:val="005E64D1"/>
    <w:rsid w:val="005E6D96"/>
    <w:rsid w:val="005E6EFC"/>
    <w:rsid w:val="005E6FDF"/>
    <w:rsid w:val="005E73F5"/>
    <w:rsid w:val="005E758A"/>
    <w:rsid w:val="005E7765"/>
    <w:rsid w:val="005E78C9"/>
    <w:rsid w:val="005E7ADE"/>
    <w:rsid w:val="005F00BE"/>
    <w:rsid w:val="005F0106"/>
    <w:rsid w:val="005F051B"/>
    <w:rsid w:val="005F07E5"/>
    <w:rsid w:val="005F087C"/>
    <w:rsid w:val="005F0B76"/>
    <w:rsid w:val="005F0CA4"/>
    <w:rsid w:val="005F0F47"/>
    <w:rsid w:val="005F107A"/>
    <w:rsid w:val="005F13A9"/>
    <w:rsid w:val="005F1592"/>
    <w:rsid w:val="005F16F5"/>
    <w:rsid w:val="005F1BA6"/>
    <w:rsid w:val="005F1C32"/>
    <w:rsid w:val="005F1DB6"/>
    <w:rsid w:val="005F1DC5"/>
    <w:rsid w:val="005F209E"/>
    <w:rsid w:val="005F2132"/>
    <w:rsid w:val="005F233D"/>
    <w:rsid w:val="005F24E5"/>
    <w:rsid w:val="005F27A9"/>
    <w:rsid w:val="005F2C1E"/>
    <w:rsid w:val="005F2D16"/>
    <w:rsid w:val="005F34B9"/>
    <w:rsid w:val="005F3685"/>
    <w:rsid w:val="005F3818"/>
    <w:rsid w:val="005F3FB8"/>
    <w:rsid w:val="005F4097"/>
    <w:rsid w:val="005F44D4"/>
    <w:rsid w:val="005F49C5"/>
    <w:rsid w:val="005F4B72"/>
    <w:rsid w:val="005F5175"/>
    <w:rsid w:val="005F5257"/>
    <w:rsid w:val="005F54E2"/>
    <w:rsid w:val="005F5503"/>
    <w:rsid w:val="005F5569"/>
    <w:rsid w:val="005F5627"/>
    <w:rsid w:val="005F5666"/>
    <w:rsid w:val="005F5761"/>
    <w:rsid w:val="005F5AF2"/>
    <w:rsid w:val="005F5B6D"/>
    <w:rsid w:val="005F64AB"/>
    <w:rsid w:val="005F66BB"/>
    <w:rsid w:val="005F67E3"/>
    <w:rsid w:val="005F6BB9"/>
    <w:rsid w:val="005F6C3E"/>
    <w:rsid w:val="005F6CC3"/>
    <w:rsid w:val="005F6F37"/>
    <w:rsid w:val="005F74C9"/>
    <w:rsid w:val="005F756C"/>
    <w:rsid w:val="005F76B6"/>
    <w:rsid w:val="005F76EF"/>
    <w:rsid w:val="005F77B5"/>
    <w:rsid w:val="005F7892"/>
    <w:rsid w:val="005F7A17"/>
    <w:rsid w:val="005F7AE7"/>
    <w:rsid w:val="005F7B66"/>
    <w:rsid w:val="005F7C0C"/>
    <w:rsid w:val="00600027"/>
    <w:rsid w:val="0060009D"/>
    <w:rsid w:val="006001C5"/>
    <w:rsid w:val="006001FC"/>
    <w:rsid w:val="0060059B"/>
    <w:rsid w:val="0060086E"/>
    <w:rsid w:val="00600A53"/>
    <w:rsid w:val="00600C8E"/>
    <w:rsid w:val="00601095"/>
    <w:rsid w:val="0060110A"/>
    <w:rsid w:val="006011C8"/>
    <w:rsid w:val="006013B2"/>
    <w:rsid w:val="00601558"/>
    <w:rsid w:val="006016A1"/>
    <w:rsid w:val="00601D73"/>
    <w:rsid w:val="00601ED7"/>
    <w:rsid w:val="006025EA"/>
    <w:rsid w:val="00602C75"/>
    <w:rsid w:val="00602DDE"/>
    <w:rsid w:val="00602F30"/>
    <w:rsid w:val="0060308A"/>
    <w:rsid w:val="0060313A"/>
    <w:rsid w:val="00603140"/>
    <w:rsid w:val="00603528"/>
    <w:rsid w:val="00603688"/>
    <w:rsid w:val="00603822"/>
    <w:rsid w:val="00603A3A"/>
    <w:rsid w:val="00603BB9"/>
    <w:rsid w:val="00603E75"/>
    <w:rsid w:val="0060430E"/>
    <w:rsid w:val="0060457F"/>
    <w:rsid w:val="0060482D"/>
    <w:rsid w:val="00604FC2"/>
    <w:rsid w:val="006051C9"/>
    <w:rsid w:val="006055D4"/>
    <w:rsid w:val="0060578B"/>
    <w:rsid w:val="006057B9"/>
    <w:rsid w:val="00605C37"/>
    <w:rsid w:val="00605EAB"/>
    <w:rsid w:val="00605FD1"/>
    <w:rsid w:val="006063EB"/>
    <w:rsid w:val="00606426"/>
    <w:rsid w:val="00606718"/>
    <w:rsid w:val="00606740"/>
    <w:rsid w:val="006068DD"/>
    <w:rsid w:val="006069B7"/>
    <w:rsid w:val="00606AE4"/>
    <w:rsid w:val="00606B6F"/>
    <w:rsid w:val="00606F25"/>
    <w:rsid w:val="00607237"/>
    <w:rsid w:val="0060745C"/>
    <w:rsid w:val="0060778B"/>
    <w:rsid w:val="00607863"/>
    <w:rsid w:val="00607AF4"/>
    <w:rsid w:val="00607D66"/>
    <w:rsid w:val="00607FD9"/>
    <w:rsid w:val="00610260"/>
    <w:rsid w:val="0061027F"/>
    <w:rsid w:val="006105DC"/>
    <w:rsid w:val="00610D14"/>
    <w:rsid w:val="00610E3F"/>
    <w:rsid w:val="0061125C"/>
    <w:rsid w:val="006113FE"/>
    <w:rsid w:val="006126FF"/>
    <w:rsid w:val="0061276A"/>
    <w:rsid w:val="00612BCC"/>
    <w:rsid w:val="00612D15"/>
    <w:rsid w:val="0061309B"/>
    <w:rsid w:val="00613110"/>
    <w:rsid w:val="00613321"/>
    <w:rsid w:val="0061362A"/>
    <w:rsid w:val="006137F2"/>
    <w:rsid w:val="00613E6F"/>
    <w:rsid w:val="00613FC4"/>
    <w:rsid w:val="00614259"/>
    <w:rsid w:val="0061444B"/>
    <w:rsid w:val="0061461B"/>
    <w:rsid w:val="00614A05"/>
    <w:rsid w:val="00615324"/>
    <w:rsid w:val="00615FE8"/>
    <w:rsid w:val="00616477"/>
    <w:rsid w:val="006165E6"/>
    <w:rsid w:val="006166B6"/>
    <w:rsid w:val="006166F5"/>
    <w:rsid w:val="0061684A"/>
    <w:rsid w:val="00616989"/>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69"/>
    <w:rsid w:val="00620E8F"/>
    <w:rsid w:val="00621076"/>
    <w:rsid w:val="006210D2"/>
    <w:rsid w:val="006211B6"/>
    <w:rsid w:val="006213F0"/>
    <w:rsid w:val="006214BD"/>
    <w:rsid w:val="00621931"/>
    <w:rsid w:val="00621945"/>
    <w:rsid w:val="00621AFF"/>
    <w:rsid w:val="00621BA1"/>
    <w:rsid w:val="00621CDB"/>
    <w:rsid w:val="00622191"/>
    <w:rsid w:val="006221A1"/>
    <w:rsid w:val="006224E5"/>
    <w:rsid w:val="00622727"/>
    <w:rsid w:val="00622843"/>
    <w:rsid w:val="00622B31"/>
    <w:rsid w:val="00622BBF"/>
    <w:rsid w:val="0062350A"/>
    <w:rsid w:val="00623B03"/>
    <w:rsid w:val="00623C45"/>
    <w:rsid w:val="00623CA2"/>
    <w:rsid w:val="00623CD4"/>
    <w:rsid w:val="00623E09"/>
    <w:rsid w:val="0062414F"/>
    <w:rsid w:val="0062422C"/>
    <w:rsid w:val="00624266"/>
    <w:rsid w:val="00624449"/>
    <w:rsid w:val="006244DB"/>
    <w:rsid w:val="006246E2"/>
    <w:rsid w:val="0062495D"/>
    <w:rsid w:val="00624CCC"/>
    <w:rsid w:val="00624D8D"/>
    <w:rsid w:val="00624FB2"/>
    <w:rsid w:val="00625341"/>
    <w:rsid w:val="00625623"/>
    <w:rsid w:val="0062563C"/>
    <w:rsid w:val="00625991"/>
    <w:rsid w:val="00625AF1"/>
    <w:rsid w:val="00625CDA"/>
    <w:rsid w:val="00625D24"/>
    <w:rsid w:val="00625EF4"/>
    <w:rsid w:val="006261EF"/>
    <w:rsid w:val="00626256"/>
    <w:rsid w:val="00626427"/>
    <w:rsid w:val="006266D8"/>
    <w:rsid w:val="00626909"/>
    <w:rsid w:val="00626AFD"/>
    <w:rsid w:val="00626C9C"/>
    <w:rsid w:val="00626DBD"/>
    <w:rsid w:val="00626DF3"/>
    <w:rsid w:val="0062742C"/>
    <w:rsid w:val="00627629"/>
    <w:rsid w:val="006277F5"/>
    <w:rsid w:val="0063008E"/>
    <w:rsid w:val="0063009C"/>
    <w:rsid w:val="00630143"/>
    <w:rsid w:val="00630178"/>
    <w:rsid w:val="006301D9"/>
    <w:rsid w:val="00630759"/>
    <w:rsid w:val="006309D0"/>
    <w:rsid w:val="00630AB3"/>
    <w:rsid w:val="00630B79"/>
    <w:rsid w:val="00630F6E"/>
    <w:rsid w:val="00631290"/>
    <w:rsid w:val="006316C2"/>
    <w:rsid w:val="00631CFF"/>
    <w:rsid w:val="00631E0F"/>
    <w:rsid w:val="0063219C"/>
    <w:rsid w:val="00632246"/>
    <w:rsid w:val="0063241A"/>
    <w:rsid w:val="0063249F"/>
    <w:rsid w:val="0063268F"/>
    <w:rsid w:val="006327D5"/>
    <w:rsid w:val="0063299E"/>
    <w:rsid w:val="00632E46"/>
    <w:rsid w:val="00633242"/>
    <w:rsid w:val="006332E9"/>
    <w:rsid w:val="006335E7"/>
    <w:rsid w:val="00633CDE"/>
    <w:rsid w:val="00634173"/>
    <w:rsid w:val="00634309"/>
    <w:rsid w:val="00634A0C"/>
    <w:rsid w:val="00634BBD"/>
    <w:rsid w:val="00634C21"/>
    <w:rsid w:val="00634F2F"/>
    <w:rsid w:val="006350C6"/>
    <w:rsid w:val="0063510C"/>
    <w:rsid w:val="006357C6"/>
    <w:rsid w:val="006357D9"/>
    <w:rsid w:val="006358B5"/>
    <w:rsid w:val="00635A37"/>
    <w:rsid w:val="00635B7E"/>
    <w:rsid w:val="00635F25"/>
    <w:rsid w:val="00635FAA"/>
    <w:rsid w:val="006360D8"/>
    <w:rsid w:val="006360F1"/>
    <w:rsid w:val="00636112"/>
    <w:rsid w:val="006363AE"/>
    <w:rsid w:val="006369B2"/>
    <w:rsid w:val="00636BFC"/>
    <w:rsid w:val="00636D78"/>
    <w:rsid w:val="00637038"/>
    <w:rsid w:val="006370AB"/>
    <w:rsid w:val="00637251"/>
    <w:rsid w:val="0063755B"/>
    <w:rsid w:val="006375DC"/>
    <w:rsid w:val="00637BBB"/>
    <w:rsid w:val="00637CE9"/>
    <w:rsid w:val="006400A9"/>
    <w:rsid w:val="006404DB"/>
    <w:rsid w:val="006405C2"/>
    <w:rsid w:val="00640637"/>
    <w:rsid w:val="006408AA"/>
    <w:rsid w:val="00640906"/>
    <w:rsid w:val="00640C94"/>
    <w:rsid w:val="00640DDB"/>
    <w:rsid w:val="00640F3B"/>
    <w:rsid w:val="0064114F"/>
    <w:rsid w:val="00641208"/>
    <w:rsid w:val="00641376"/>
    <w:rsid w:val="0064163B"/>
    <w:rsid w:val="00641853"/>
    <w:rsid w:val="00641879"/>
    <w:rsid w:val="0064193B"/>
    <w:rsid w:val="00641A93"/>
    <w:rsid w:val="00642042"/>
    <w:rsid w:val="00642166"/>
    <w:rsid w:val="0064223F"/>
    <w:rsid w:val="006422A3"/>
    <w:rsid w:val="0064251F"/>
    <w:rsid w:val="00642989"/>
    <w:rsid w:val="00642A19"/>
    <w:rsid w:val="00642C96"/>
    <w:rsid w:val="00642FE2"/>
    <w:rsid w:val="00643421"/>
    <w:rsid w:val="006438E1"/>
    <w:rsid w:val="006439FC"/>
    <w:rsid w:val="00643C0C"/>
    <w:rsid w:val="00643D42"/>
    <w:rsid w:val="00643DC7"/>
    <w:rsid w:val="00644190"/>
    <w:rsid w:val="00644410"/>
    <w:rsid w:val="0064448D"/>
    <w:rsid w:val="0064476B"/>
    <w:rsid w:val="00644795"/>
    <w:rsid w:val="00644CAB"/>
    <w:rsid w:val="00644DCE"/>
    <w:rsid w:val="0064504F"/>
    <w:rsid w:val="006450D1"/>
    <w:rsid w:val="00645183"/>
    <w:rsid w:val="00645363"/>
    <w:rsid w:val="006455F5"/>
    <w:rsid w:val="006456E7"/>
    <w:rsid w:val="0064571B"/>
    <w:rsid w:val="0064601A"/>
    <w:rsid w:val="006461A0"/>
    <w:rsid w:val="006461BB"/>
    <w:rsid w:val="006464E5"/>
    <w:rsid w:val="00646990"/>
    <w:rsid w:val="00646AFF"/>
    <w:rsid w:val="00646B4B"/>
    <w:rsid w:val="00646C13"/>
    <w:rsid w:val="00646C59"/>
    <w:rsid w:val="00646D21"/>
    <w:rsid w:val="00646E6E"/>
    <w:rsid w:val="00646F54"/>
    <w:rsid w:val="00647192"/>
    <w:rsid w:val="00647193"/>
    <w:rsid w:val="00647723"/>
    <w:rsid w:val="00647999"/>
    <w:rsid w:val="00647FA0"/>
    <w:rsid w:val="00650061"/>
    <w:rsid w:val="006504BE"/>
    <w:rsid w:val="00650604"/>
    <w:rsid w:val="006506B8"/>
    <w:rsid w:val="00650C46"/>
    <w:rsid w:val="00651301"/>
    <w:rsid w:val="00651442"/>
    <w:rsid w:val="006516B5"/>
    <w:rsid w:val="006518E5"/>
    <w:rsid w:val="00651A9F"/>
    <w:rsid w:val="00651F59"/>
    <w:rsid w:val="00651FBA"/>
    <w:rsid w:val="00652191"/>
    <w:rsid w:val="0065241B"/>
    <w:rsid w:val="006524DA"/>
    <w:rsid w:val="0065270A"/>
    <w:rsid w:val="006527AE"/>
    <w:rsid w:val="006527B1"/>
    <w:rsid w:val="00652994"/>
    <w:rsid w:val="00652B93"/>
    <w:rsid w:val="00652FD7"/>
    <w:rsid w:val="00653184"/>
    <w:rsid w:val="006532F0"/>
    <w:rsid w:val="00653338"/>
    <w:rsid w:val="006534DA"/>
    <w:rsid w:val="0065357C"/>
    <w:rsid w:val="00653DA1"/>
    <w:rsid w:val="006540C1"/>
    <w:rsid w:val="00654113"/>
    <w:rsid w:val="00654139"/>
    <w:rsid w:val="00654538"/>
    <w:rsid w:val="006546C9"/>
    <w:rsid w:val="006546F5"/>
    <w:rsid w:val="006547D3"/>
    <w:rsid w:val="0065488E"/>
    <w:rsid w:val="00654A90"/>
    <w:rsid w:val="00654AFF"/>
    <w:rsid w:val="00654B5C"/>
    <w:rsid w:val="00654C9E"/>
    <w:rsid w:val="006553E3"/>
    <w:rsid w:val="00655564"/>
    <w:rsid w:val="00655914"/>
    <w:rsid w:val="00655A2F"/>
    <w:rsid w:val="00655A6E"/>
    <w:rsid w:val="00655E74"/>
    <w:rsid w:val="00655E98"/>
    <w:rsid w:val="00655FCD"/>
    <w:rsid w:val="00656329"/>
    <w:rsid w:val="00656374"/>
    <w:rsid w:val="006568B2"/>
    <w:rsid w:val="00656B15"/>
    <w:rsid w:val="00656E38"/>
    <w:rsid w:val="00656EC5"/>
    <w:rsid w:val="006571DB"/>
    <w:rsid w:val="00657E49"/>
    <w:rsid w:val="00657EC6"/>
    <w:rsid w:val="00657FB9"/>
    <w:rsid w:val="0066050B"/>
    <w:rsid w:val="006605B8"/>
    <w:rsid w:val="00660662"/>
    <w:rsid w:val="006607CD"/>
    <w:rsid w:val="00660B54"/>
    <w:rsid w:val="00660BBD"/>
    <w:rsid w:val="00661013"/>
    <w:rsid w:val="0066130D"/>
    <w:rsid w:val="00661469"/>
    <w:rsid w:val="006616F0"/>
    <w:rsid w:val="0066172E"/>
    <w:rsid w:val="006617AD"/>
    <w:rsid w:val="00661922"/>
    <w:rsid w:val="00662013"/>
    <w:rsid w:val="0066219C"/>
    <w:rsid w:val="006623FB"/>
    <w:rsid w:val="0066281C"/>
    <w:rsid w:val="00662957"/>
    <w:rsid w:val="00662B35"/>
    <w:rsid w:val="00662CED"/>
    <w:rsid w:val="00663337"/>
    <w:rsid w:val="006635BC"/>
    <w:rsid w:val="00663628"/>
    <w:rsid w:val="00663673"/>
    <w:rsid w:val="006639DE"/>
    <w:rsid w:val="00663BC6"/>
    <w:rsid w:val="00663E93"/>
    <w:rsid w:val="00664219"/>
    <w:rsid w:val="00664232"/>
    <w:rsid w:val="006643B2"/>
    <w:rsid w:val="00664706"/>
    <w:rsid w:val="0066507F"/>
    <w:rsid w:val="00665213"/>
    <w:rsid w:val="0066527C"/>
    <w:rsid w:val="00665335"/>
    <w:rsid w:val="00665355"/>
    <w:rsid w:val="0066554A"/>
    <w:rsid w:val="006655B2"/>
    <w:rsid w:val="006659B4"/>
    <w:rsid w:val="00666273"/>
    <w:rsid w:val="00666562"/>
    <w:rsid w:val="00666C7C"/>
    <w:rsid w:val="00666DF3"/>
    <w:rsid w:val="00667471"/>
    <w:rsid w:val="0066767E"/>
    <w:rsid w:val="00667BD5"/>
    <w:rsid w:val="00667C58"/>
    <w:rsid w:val="00667C9A"/>
    <w:rsid w:val="00667ED2"/>
    <w:rsid w:val="0067013B"/>
    <w:rsid w:val="006702B1"/>
    <w:rsid w:val="0067068F"/>
    <w:rsid w:val="006706F8"/>
    <w:rsid w:val="00670B00"/>
    <w:rsid w:val="00670BC1"/>
    <w:rsid w:val="00670D35"/>
    <w:rsid w:val="00671028"/>
    <w:rsid w:val="00671200"/>
    <w:rsid w:val="006714A1"/>
    <w:rsid w:val="006715B8"/>
    <w:rsid w:val="0067165A"/>
    <w:rsid w:val="006717C6"/>
    <w:rsid w:val="006718DF"/>
    <w:rsid w:val="00671A9A"/>
    <w:rsid w:val="00671ABA"/>
    <w:rsid w:val="00671D1E"/>
    <w:rsid w:val="0067245A"/>
    <w:rsid w:val="00672FF3"/>
    <w:rsid w:val="006730AB"/>
    <w:rsid w:val="00673540"/>
    <w:rsid w:val="006739CC"/>
    <w:rsid w:val="00673EC3"/>
    <w:rsid w:val="00673F75"/>
    <w:rsid w:val="00674371"/>
    <w:rsid w:val="00674537"/>
    <w:rsid w:val="0067489C"/>
    <w:rsid w:val="00674953"/>
    <w:rsid w:val="00674B11"/>
    <w:rsid w:val="00674D5B"/>
    <w:rsid w:val="006755BF"/>
    <w:rsid w:val="00675636"/>
    <w:rsid w:val="00675798"/>
    <w:rsid w:val="006757D4"/>
    <w:rsid w:val="00675868"/>
    <w:rsid w:val="00675AAE"/>
    <w:rsid w:val="006760BE"/>
    <w:rsid w:val="006763E9"/>
    <w:rsid w:val="0067650F"/>
    <w:rsid w:val="006765D8"/>
    <w:rsid w:val="006765F4"/>
    <w:rsid w:val="006768FE"/>
    <w:rsid w:val="00676B87"/>
    <w:rsid w:val="00677439"/>
    <w:rsid w:val="006774CB"/>
    <w:rsid w:val="006777D9"/>
    <w:rsid w:val="00677C6D"/>
    <w:rsid w:val="00677D0B"/>
    <w:rsid w:val="00677DA5"/>
    <w:rsid w:val="0068033E"/>
    <w:rsid w:val="00680696"/>
    <w:rsid w:val="006806FF"/>
    <w:rsid w:val="00680776"/>
    <w:rsid w:val="006809F4"/>
    <w:rsid w:val="00680BC3"/>
    <w:rsid w:val="00680CE7"/>
    <w:rsid w:val="00680E74"/>
    <w:rsid w:val="00680F74"/>
    <w:rsid w:val="006810C1"/>
    <w:rsid w:val="00681178"/>
    <w:rsid w:val="0068145D"/>
    <w:rsid w:val="00681B12"/>
    <w:rsid w:val="00681B71"/>
    <w:rsid w:val="00681E17"/>
    <w:rsid w:val="00681F42"/>
    <w:rsid w:val="00681F71"/>
    <w:rsid w:val="00682129"/>
    <w:rsid w:val="00682187"/>
    <w:rsid w:val="00682341"/>
    <w:rsid w:val="00682455"/>
    <w:rsid w:val="00682A91"/>
    <w:rsid w:val="00683177"/>
    <w:rsid w:val="006832FF"/>
    <w:rsid w:val="00683329"/>
    <w:rsid w:val="0068338D"/>
    <w:rsid w:val="00683544"/>
    <w:rsid w:val="00683574"/>
    <w:rsid w:val="006836C1"/>
    <w:rsid w:val="006837DF"/>
    <w:rsid w:val="006837E1"/>
    <w:rsid w:val="00683C9B"/>
    <w:rsid w:val="00683D2C"/>
    <w:rsid w:val="00683EDE"/>
    <w:rsid w:val="0068404D"/>
    <w:rsid w:val="00684093"/>
    <w:rsid w:val="006841D8"/>
    <w:rsid w:val="0068421D"/>
    <w:rsid w:val="006842D9"/>
    <w:rsid w:val="0068469D"/>
    <w:rsid w:val="006847FD"/>
    <w:rsid w:val="006848B5"/>
    <w:rsid w:val="006849DE"/>
    <w:rsid w:val="00684AC6"/>
    <w:rsid w:val="00684B47"/>
    <w:rsid w:val="00684DAE"/>
    <w:rsid w:val="006853BA"/>
    <w:rsid w:val="006856B6"/>
    <w:rsid w:val="006856FA"/>
    <w:rsid w:val="006859D0"/>
    <w:rsid w:val="00685C8A"/>
    <w:rsid w:val="00685E54"/>
    <w:rsid w:val="00686013"/>
    <w:rsid w:val="00686275"/>
    <w:rsid w:val="006864B9"/>
    <w:rsid w:val="00686890"/>
    <w:rsid w:val="006869B8"/>
    <w:rsid w:val="00686C24"/>
    <w:rsid w:val="00686EE5"/>
    <w:rsid w:val="00686FCE"/>
    <w:rsid w:val="00687087"/>
    <w:rsid w:val="006871F0"/>
    <w:rsid w:val="006872F5"/>
    <w:rsid w:val="006875B0"/>
    <w:rsid w:val="0068772B"/>
    <w:rsid w:val="00687E3F"/>
    <w:rsid w:val="006902AB"/>
    <w:rsid w:val="00690B9E"/>
    <w:rsid w:val="00690F14"/>
    <w:rsid w:val="00691211"/>
    <w:rsid w:val="00691460"/>
    <w:rsid w:val="00691512"/>
    <w:rsid w:val="00691519"/>
    <w:rsid w:val="00691805"/>
    <w:rsid w:val="00691C28"/>
    <w:rsid w:val="00691E28"/>
    <w:rsid w:val="00692532"/>
    <w:rsid w:val="00692CC4"/>
    <w:rsid w:val="00692E64"/>
    <w:rsid w:val="00692EA6"/>
    <w:rsid w:val="006932A1"/>
    <w:rsid w:val="00693571"/>
    <w:rsid w:val="006936C8"/>
    <w:rsid w:val="0069384E"/>
    <w:rsid w:val="006939D3"/>
    <w:rsid w:val="006939F9"/>
    <w:rsid w:val="00693A3F"/>
    <w:rsid w:val="00693A80"/>
    <w:rsid w:val="0069402D"/>
    <w:rsid w:val="006940FE"/>
    <w:rsid w:val="006942F4"/>
    <w:rsid w:val="0069490E"/>
    <w:rsid w:val="00694D53"/>
    <w:rsid w:val="00694DA7"/>
    <w:rsid w:val="00694F3E"/>
    <w:rsid w:val="00695125"/>
    <w:rsid w:val="006953E1"/>
    <w:rsid w:val="00695405"/>
    <w:rsid w:val="00695C12"/>
    <w:rsid w:val="00695CB5"/>
    <w:rsid w:val="00695CFB"/>
    <w:rsid w:val="00695FB3"/>
    <w:rsid w:val="00695FEF"/>
    <w:rsid w:val="0069600B"/>
    <w:rsid w:val="006960A8"/>
    <w:rsid w:val="006962C7"/>
    <w:rsid w:val="006963B2"/>
    <w:rsid w:val="00696586"/>
    <w:rsid w:val="006966B6"/>
    <w:rsid w:val="00696720"/>
    <w:rsid w:val="0069684E"/>
    <w:rsid w:val="0069696B"/>
    <w:rsid w:val="00697187"/>
    <w:rsid w:val="00697228"/>
    <w:rsid w:val="006972AB"/>
    <w:rsid w:val="006975EF"/>
    <w:rsid w:val="006979B7"/>
    <w:rsid w:val="00697ABA"/>
    <w:rsid w:val="00697C1D"/>
    <w:rsid w:val="00697D79"/>
    <w:rsid w:val="006A00EE"/>
    <w:rsid w:val="006A05C5"/>
    <w:rsid w:val="006A078B"/>
    <w:rsid w:val="006A0884"/>
    <w:rsid w:val="006A09B6"/>
    <w:rsid w:val="006A0C19"/>
    <w:rsid w:val="006A0C63"/>
    <w:rsid w:val="006A1061"/>
    <w:rsid w:val="006A1136"/>
    <w:rsid w:val="006A113C"/>
    <w:rsid w:val="006A1469"/>
    <w:rsid w:val="006A14C4"/>
    <w:rsid w:val="006A1524"/>
    <w:rsid w:val="006A164F"/>
    <w:rsid w:val="006A16F1"/>
    <w:rsid w:val="006A17E5"/>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3D1A"/>
    <w:rsid w:val="006A3D4E"/>
    <w:rsid w:val="006A3F3D"/>
    <w:rsid w:val="006A42C4"/>
    <w:rsid w:val="006A4428"/>
    <w:rsid w:val="006A4486"/>
    <w:rsid w:val="006A4816"/>
    <w:rsid w:val="006A48A5"/>
    <w:rsid w:val="006A4A65"/>
    <w:rsid w:val="006A4BB6"/>
    <w:rsid w:val="006A4DE9"/>
    <w:rsid w:val="006A4EA4"/>
    <w:rsid w:val="006A5337"/>
    <w:rsid w:val="006A5349"/>
    <w:rsid w:val="006A544D"/>
    <w:rsid w:val="006A56BD"/>
    <w:rsid w:val="006A56C1"/>
    <w:rsid w:val="006A572C"/>
    <w:rsid w:val="006A574D"/>
    <w:rsid w:val="006A5D53"/>
    <w:rsid w:val="006A601C"/>
    <w:rsid w:val="006A62BC"/>
    <w:rsid w:val="006A65AD"/>
    <w:rsid w:val="006A6691"/>
    <w:rsid w:val="006A6836"/>
    <w:rsid w:val="006A6B41"/>
    <w:rsid w:val="006A6CA7"/>
    <w:rsid w:val="006A6EB8"/>
    <w:rsid w:val="006A6FFE"/>
    <w:rsid w:val="006A709C"/>
    <w:rsid w:val="006A7240"/>
    <w:rsid w:val="006A7474"/>
    <w:rsid w:val="006A74A5"/>
    <w:rsid w:val="006A7658"/>
    <w:rsid w:val="006A780B"/>
    <w:rsid w:val="006A795E"/>
    <w:rsid w:val="006B00BD"/>
    <w:rsid w:val="006B0160"/>
    <w:rsid w:val="006B021F"/>
    <w:rsid w:val="006B0248"/>
    <w:rsid w:val="006B069C"/>
    <w:rsid w:val="006B0A28"/>
    <w:rsid w:val="006B0B62"/>
    <w:rsid w:val="006B0BE9"/>
    <w:rsid w:val="006B0BFF"/>
    <w:rsid w:val="006B0D3B"/>
    <w:rsid w:val="006B0D73"/>
    <w:rsid w:val="006B0E31"/>
    <w:rsid w:val="006B0EBC"/>
    <w:rsid w:val="006B10BF"/>
    <w:rsid w:val="006B13D0"/>
    <w:rsid w:val="006B1450"/>
    <w:rsid w:val="006B16FB"/>
    <w:rsid w:val="006B1853"/>
    <w:rsid w:val="006B19B1"/>
    <w:rsid w:val="006B19F3"/>
    <w:rsid w:val="006B1BBD"/>
    <w:rsid w:val="006B1DB8"/>
    <w:rsid w:val="006B2158"/>
    <w:rsid w:val="006B218E"/>
    <w:rsid w:val="006B2245"/>
    <w:rsid w:val="006B2256"/>
    <w:rsid w:val="006B2963"/>
    <w:rsid w:val="006B2B35"/>
    <w:rsid w:val="006B2C43"/>
    <w:rsid w:val="006B2D10"/>
    <w:rsid w:val="006B3027"/>
    <w:rsid w:val="006B37E1"/>
    <w:rsid w:val="006B386B"/>
    <w:rsid w:val="006B3E2C"/>
    <w:rsid w:val="006B3FD1"/>
    <w:rsid w:val="006B420F"/>
    <w:rsid w:val="006B4556"/>
    <w:rsid w:val="006B45CD"/>
    <w:rsid w:val="006B4BC5"/>
    <w:rsid w:val="006B4E15"/>
    <w:rsid w:val="006B51FF"/>
    <w:rsid w:val="006B5285"/>
    <w:rsid w:val="006B53F2"/>
    <w:rsid w:val="006B5608"/>
    <w:rsid w:val="006B5703"/>
    <w:rsid w:val="006B581E"/>
    <w:rsid w:val="006B5B17"/>
    <w:rsid w:val="006B6017"/>
    <w:rsid w:val="006B6101"/>
    <w:rsid w:val="006B6273"/>
    <w:rsid w:val="006B62EB"/>
    <w:rsid w:val="006B63D6"/>
    <w:rsid w:val="006B65C9"/>
    <w:rsid w:val="006B6628"/>
    <w:rsid w:val="006B666D"/>
    <w:rsid w:val="006B6BA9"/>
    <w:rsid w:val="006B6E11"/>
    <w:rsid w:val="006B7163"/>
    <w:rsid w:val="006B730B"/>
    <w:rsid w:val="006B7924"/>
    <w:rsid w:val="006B7B1F"/>
    <w:rsid w:val="006B7C95"/>
    <w:rsid w:val="006B7CE0"/>
    <w:rsid w:val="006B7DAF"/>
    <w:rsid w:val="006B7E09"/>
    <w:rsid w:val="006C02E4"/>
    <w:rsid w:val="006C0768"/>
    <w:rsid w:val="006C0897"/>
    <w:rsid w:val="006C09A3"/>
    <w:rsid w:val="006C09E8"/>
    <w:rsid w:val="006C0B93"/>
    <w:rsid w:val="006C0C08"/>
    <w:rsid w:val="006C0C70"/>
    <w:rsid w:val="006C1427"/>
    <w:rsid w:val="006C1759"/>
    <w:rsid w:val="006C180E"/>
    <w:rsid w:val="006C1822"/>
    <w:rsid w:val="006C19D8"/>
    <w:rsid w:val="006C1A1D"/>
    <w:rsid w:val="006C1B39"/>
    <w:rsid w:val="006C1D37"/>
    <w:rsid w:val="006C22E0"/>
    <w:rsid w:val="006C2478"/>
    <w:rsid w:val="006C2498"/>
    <w:rsid w:val="006C2AB6"/>
    <w:rsid w:val="006C2B1C"/>
    <w:rsid w:val="006C2D33"/>
    <w:rsid w:val="006C30F1"/>
    <w:rsid w:val="006C31AE"/>
    <w:rsid w:val="006C32EB"/>
    <w:rsid w:val="006C35E1"/>
    <w:rsid w:val="006C38BA"/>
    <w:rsid w:val="006C3A3D"/>
    <w:rsid w:val="006C3CE5"/>
    <w:rsid w:val="006C3F07"/>
    <w:rsid w:val="006C4083"/>
    <w:rsid w:val="006C417A"/>
    <w:rsid w:val="006C41E5"/>
    <w:rsid w:val="006C424F"/>
    <w:rsid w:val="006C451B"/>
    <w:rsid w:val="006C4831"/>
    <w:rsid w:val="006C495F"/>
    <w:rsid w:val="006C4994"/>
    <w:rsid w:val="006C4A25"/>
    <w:rsid w:val="006C4A83"/>
    <w:rsid w:val="006C4B7A"/>
    <w:rsid w:val="006C4C6B"/>
    <w:rsid w:val="006C4F9F"/>
    <w:rsid w:val="006C4FBC"/>
    <w:rsid w:val="006C53D9"/>
    <w:rsid w:val="006C564C"/>
    <w:rsid w:val="006C58E5"/>
    <w:rsid w:val="006C5A72"/>
    <w:rsid w:val="006C5B93"/>
    <w:rsid w:val="006C5D10"/>
    <w:rsid w:val="006C5EAD"/>
    <w:rsid w:val="006C5F4D"/>
    <w:rsid w:val="006C5FD5"/>
    <w:rsid w:val="006C61CC"/>
    <w:rsid w:val="006C626A"/>
    <w:rsid w:val="006C6760"/>
    <w:rsid w:val="006C6847"/>
    <w:rsid w:val="006C6AFA"/>
    <w:rsid w:val="006C702E"/>
    <w:rsid w:val="006C706A"/>
    <w:rsid w:val="006C7363"/>
    <w:rsid w:val="006C75CB"/>
    <w:rsid w:val="006C763F"/>
    <w:rsid w:val="006C7734"/>
    <w:rsid w:val="006C77C0"/>
    <w:rsid w:val="006C7959"/>
    <w:rsid w:val="006C7CBC"/>
    <w:rsid w:val="006C7CC7"/>
    <w:rsid w:val="006D0317"/>
    <w:rsid w:val="006D0537"/>
    <w:rsid w:val="006D0588"/>
    <w:rsid w:val="006D0719"/>
    <w:rsid w:val="006D0868"/>
    <w:rsid w:val="006D0F2E"/>
    <w:rsid w:val="006D106B"/>
    <w:rsid w:val="006D10B0"/>
    <w:rsid w:val="006D1222"/>
    <w:rsid w:val="006D12B7"/>
    <w:rsid w:val="006D14EB"/>
    <w:rsid w:val="006D156B"/>
    <w:rsid w:val="006D166E"/>
    <w:rsid w:val="006D1B93"/>
    <w:rsid w:val="006D2013"/>
    <w:rsid w:val="006D213A"/>
    <w:rsid w:val="006D242C"/>
    <w:rsid w:val="006D26F3"/>
    <w:rsid w:val="006D27A5"/>
    <w:rsid w:val="006D2954"/>
    <w:rsid w:val="006D2D1B"/>
    <w:rsid w:val="006D2DC5"/>
    <w:rsid w:val="006D3061"/>
    <w:rsid w:val="006D3165"/>
    <w:rsid w:val="006D3331"/>
    <w:rsid w:val="006D3352"/>
    <w:rsid w:val="006D3752"/>
    <w:rsid w:val="006D38B5"/>
    <w:rsid w:val="006D38F8"/>
    <w:rsid w:val="006D3DDB"/>
    <w:rsid w:val="006D4081"/>
    <w:rsid w:val="006D40A8"/>
    <w:rsid w:val="006D42E3"/>
    <w:rsid w:val="006D4435"/>
    <w:rsid w:val="006D49A3"/>
    <w:rsid w:val="006D4B66"/>
    <w:rsid w:val="006D4E34"/>
    <w:rsid w:val="006D509E"/>
    <w:rsid w:val="006D5213"/>
    <w:rsid w:val="006D5617"/>
    <w:rsid w:val="006D5873"/>
    <w:rsid w:val="006D5D21"/>
    <w:rsid w:val="006D63D2"/>
    <w:rsid w:val="006D68D7"/>
    <w:rsid w:val="006D6984"/>
    <w:rsid w:val="006D69B6"/>
    <w:rsid w:val="006D6AE7"/>
    <w:rsid w:val="006D6AE8"/>
    <w:rsid w:val="006D6C42"/>
    <w:rsid w:val="006D6C4C"/>
    <w:rsid w:val="006D6D92"/>
    <w:rsid w:val="006D6DF3"/>
    <w:rsid w:val="006D72A2"/>
    <w:rsid w:val="006D72C9"/>
    <w:rsid w:val="006D740A"/>
    <w:rsid w:val="006D7436"/>
    <w:rsid w:val="006D76B5"/>
    <w:rsid w:val="006D7782"/>
    <w:rsid w:val="006D7A5B"/>
    <w:rsid w:val="006D7ACF"/>
    <w:rsid w:val="006E00EE"/>
    <w:rsid w:val="006E0143"/>
    <w:rsid w:val="006E041E"/>
    <w:rsid w:val="006E0547"/>
    <w:rsid w:val="006E0860"/>
    <w:rsid w:val="006E09F4"/>
    <w:rsid w:val="006E0AB3"/>
    <w:rsid w:val="006E1230"/>
    <w:rsid w:val="006E1BAB"/>
    <w:rsid w:val="006E1C23"/>
    <w:rsid w:val="006E2030"/>
    <w:rsid w:val="006E206D"/>
    <w:rsid w:val="006E20F4"/>
    <w:rsid w:val="006E2258"/>
    <w:rsid w:val="006E2DFE"/>
    <w:rsid w:val="006E2E1F"/>
    <w:rsid w:val="006E31FA"/>
    <w:rsid w:val="006E3489"/>
    <w:rsid w:val="006E36C0"/>
    <w:rsid w:val="006E3C73"/>
    <w:rsid w:val="006E3D48"/>
    <w:rsid w:val="006E3FFF"/>
    <w:rsid w:val="006E40C2"/>
    <w:rsid w:val="006E41C9"/>
    <w:rsid w:val="006E52D0"/>
    <w:rsid w:val="006E535D"/>
    <w:rsid w:val="006E5530"/>
    <w:rsid w:val="006E5571"/>
    <w:rsid w:val="006E57DA"/>
    <w:rsid w:val="006E5AEC"/>
    <w:rsid w:val="006E623E"/>
    <w:rsid w:val="006E6611"/>
    <w:rsid w:val="006E671E"/>
    <w:rsid w:val="006E6870"/>
    <w:rsid w:val="006E6894"/>
    <w:rsid w:val="006E6D13"/>
    <w:rsid w:val="006E6DC2"/>
    <w:rsid w:val="006E6E4C"/>
    <w:rsid w:val="006E7414"/>
    <w:rsid w:val="006E7666"/>
    <w:rsid w:val="006E7894"/>
    <w:rsid w:val="006E7936"/>
    <w:rsid w:val="006E7A1A"/>
    <w:rsid w:val="006E7B73"/>
    <w:rsid w:val="006E7D4F"/>
    <w:rsid w:val="006E7D61"/>
    <w:rsid w:val="006E7DDA"/>
    <w:rsid w:val="006E7E6E"/>
    <w:rsid w:val="006F0034"/>
    <w:rsid w:val="006F0454"/>
    <w:rsid w:val="006F04CE"/>
    <w:rsid w:val="006F04D4"/>
    <w:rsid w:val="006F0676"/>
    <w:rsid w:val="006F0755"/>
    <w:rsid w:val="006F083D"/>
    <w:rsid w:val="006F09A4"/>
    <w:rsid w:val="006F101C"/>
    <w:rsid w:val="006F1659"/>
    <w:rsid w:val="006F1736"/>
    <w:rsid w:val="006F1D23"/>
    <w:rsid w:val="006F1F37"/>
    <w:rsid w:val="006F2040"/>
    <w:rsid w:val="006F2091"/>
    <w:rsid w:val="006F2198"/>
    <w:rsid w:val="006F2263"/>
    <w:rsid w:val="006F22C0"/>
    <w:rsid w:val="006F2582"/>
    <w:rsid w:val="006F25AA"/>
    <w:rsid w:val="006F25DD"/>
    <w:rsid w:val="006F25F2"/>
    <w:rsid w:val="006F2697"/>
    <w:rsid w:val="006F27C0"/>
    <w:rsid w:val="006F2A60"/>
    <w:rsid w:val="006F2ACD"/>
    <w:rsid w:val="006F2B54"/>
    <w:rsid w:val="006F2CC2"/>
    <w:rsid w:val="006F32F8"/>
    <w:rsid w:val="006F3333"/>
    <w:rsid w:val="006F36BD"/>
    <w:rsid w:val="006F3729"/>
    <w:rsid w:val="006F378A"/>
    <w:rsid w:val="006F392C"/>
    <w:rsid w:val="006F3B12"/>
    <w:rsid w:val="006F3CC5"/>
    <w:rsid w:val="006F43CF"/>
    <w:rsid w:val="006F43EE"/>
    <w:rsid w:val="006F44BB"/>
    <w:rsid w:val="006F453B"/>
    <w:rsid w:val="006F4542"/>
    <w:rsid w:val="006F4582"/>
    <w:rsid w:val="006F4C8F"/>
    <w:rsid w:val="006F4D60"/>
    <w:rsid w:val="006F5187"/>
    <w:rsid w:val="006F5488"/>
    <w:rsid w:val="006F54D2"/>
    <w:rsid w:val="006F5866"/>
    <w:rsid w:val="006F5C30"/>
    <w:rsid w:val="006F5C5F"/>
    <w:rsid w:val="006F5D74"/>
    <w:rsid w:val="006F5DA1"/>
    <w:rsid w:val="006F6060"/>
    <w:rsid w:val="006F6073"/>
    <w:rsid w:val="006F61B7"/>
    <w:rsid w:val="006F648F"/>
    <w:rsid w:val="006F6610"/>
    <w:rsid w:val="006F6618"/>
    <w:rsid w:val="006F661D"/>
    <w:rsid w:val="006F6844"/>
    <w:rsid w:val="006F6878"/>
    <w:rsid w:val="006F68ED"/>
    <w:rsid w:val="006F69D7"/>
    <w:rsid w:val="006F6FD3"/>
    <w:rsid w:val="006F7020"/>
    <w:rsid w:val="006F7397"/>
    <w:rsid w:val="006F742E"/>
    <w:rsid w:val="006F774F"/>
    <w:rsid w:val="006F77E3"/>
    <w:rsid w:val="006F7889"/>
    <w:rsid w:val="006F78A2"/>
    <w:rsid w:val="006F79EF"/>
    <w:rsid w:val="006F7A88"/>
    <w:rsid w:val="006F7ABA"/>
    <w:rsid w:val="006F7B74"/>
    <w:rsid w:val="006F7DC7"/>
    <w:rsid w:val="006F7DD0"/>
    <w:rsid w:val="00700135"/>
    <w:rsid w:val="007001BC"/>
    <w:rsid w:val="007003BF"/>
    <w:rsid w:val="00700B65"/>
    <w:rsid w:val="00700C64"/>
    <w:rsid w:val="00700E22"/>
    <w:rsid w:val="0070106C"/>
    <w:rsid w:val="007014BE"/>
    <w:rsid w:val="007018B7"/>
    <w:rsid w:val="007018E3"/>
    <w:rsid w:val="00701E29"/>
    <w:rsid w:val="00702772"/>
    <w:rsid w:val="0070297A"/>
    <w:rsid w:val="007029E4"/>
    <w:rsid w:val="00702C9F"/>
    <w:rsid w:val="00702F9E"/>
    <w:rsid w:val="00703584"/>
    <w:rsid w:val="007035D9"/>
    <w:rsid w:val="007038FB"/>
    <w:rsid w:val="00703D25"/>
    <w:rsid w:val="007040BA"/>
    <w:rsid w:val="00704363"/>
    <w:rsid w:val="007043DB"/>
    <w:rsid w:val="00704DAB"/>
    <w:rsid w:val="00704E52"/>
    <w:rsid w:val="00705140"/>
    <w:rsid w:val="007051A5"/>
    <w:rsid w:val="00705723"/>
    <w:rsid w:val="00705795"/>
    <w:rsid w:val="0070580D"/>
    <w:rsid w:val="007059BB"/>
    <w:rsid w:val="00705A4A"/>
    <w:rsid w:val="00705A8F"/>
    <w:rsid w:val="00705F99"/>
    <w:rsid w:val="00706097"/>
    <w:rsid w:val="00706AC7"/>
    <w:rsid w:val="00706AE6"/>
    <w:rsid w:val="00706D71"/>
    <w:rsid w:val="00706DA4"/>
    <w:rsid w:val="00707201"/>
    <w:rsid w:val="00707258"/>
    <w:rsid w:val="0070741E"/>
    <w:rsid w:val="00707442"/>
    <w:rsid w:val="00707576"/>
    <w:rsid w:val="007076B9"/>
    <w:rsid w:val="007078BC"/>
    <w:rsid w:val="00707DB3"/>
    <w:rsid w:val="00707DD2"/>
    <w:rsid w:val="0071003A"/>
    <w:rsid w:val="00710235"/>
    <w:rsid w:val="0071024A"/>
    <w:rsid w:val="00710284"/>
    <w:rsid w:val="007103BE"/>
    <w:rsid w:val="0071051D"/>
    <w:rsid w:val="007108EE"/>
    <w:rsid w:val="00710936"/>
    <w:rsid w:val="00710957"/>
    <w:rsid w:val="00710B0A"/>
    <w:rsid w:val="00710E74"/>
    <w:rsid w:val="00710FB2"/>
    <w:rsid w:val="007111E3"/>
    <w:rsid w:val="0071131D"/>
    <w:rsid w:val="00711675"/>
    <w:rsid w:val="0071180B"/>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EDF"/>
    <w:rsid w:val="00713F31"/>
    <w:rsid w:val="0071438E"/>
    <w:rsid w:val="007143E0"/>
    <w:rsid w:val="007144DE"/>
    <w:rsid w:val="007145BE"/>
    <w:rsid w:val="007145F6"/>
    <w:rsid w:val="00714707"/>
    <w:rsid w:val="0071477F"/>
    <w:rsid w:val="007147C1"/>
    <w:rsid w:val="00714B20"/>
    <w:rsid w:val="00714CF2"/>
    <w:rsid w:val="00714D39"/>
    <w:rsid w:val="00714F32"/>
    <w:rsid w:val="00715744"/>
    <w:rsid w:val="00715AA3"/>
    <w:rsid w:val="00715B77"/>
    <w:rsid w:val="00715D59"/>
    <w:rsid w:val="00715E2D"/>
    <w:rsid w:val="007163E1"/>
    <w:rsid w:val="0071658C"/>
    <w:rsid w:val="00716A0D"/>
    <w:rsid w:val="007175F9"/>
    <w:rsid w:val="00717789"/>
    <w:rsid w:val="00717B56"/>
    <w:rsid w:val="00717D37"/>
    <w:rsid w:val="00717D66"/>
    <w:rsid w:val="00717EFE"/>
    <w:rsid w:val="0072008E"/>
    <w:rsid w:val="007200E0"/>
    <w:rsid w:val="007201D1"/>
    <w:rsid w:val="007208C9"/>
    <w:rsid w:val="00720DB8"/>
    <w:rsid w:val="00720FF2"/>
    <w:rsid w:val="00721223"/>
    <w:rsid w:val="00721225"/>
    <w:rsid w:val="00721595"/>
    <w:rsid w:val="007218B3"/>
    <w:rsid w:val="00721916"/>
    <w:rsid w:val="007219A6"/>
    <w:rsid w:val="00721ACE"/>
    <w:rsid w:val="00721CBE"/>
    <w:rsid w:val="00721EAA"/>
    <w:rsid w:val="00722010"/>
    <w:rsid w:val="00722053"/>
    <w:rsid w:val="00722086"/>
    <w:rsid w:val="00722137"/>
    <w:rsid w:val="00722167"/>
    <w:rsid w:val="0072223B"/>
    <w:rsid w:val="00722372"/>
    <w:rsid w:val="00722477"/>
    <w:rsid w:val="0072276B"/>
    <w:rsid w:val="00722A7D"/>
    <w:rsid w:val="00722DE7"/>
    <w:rsid w:val="0072325F"/>
    <w:rsid w:val="0072331C"/>
    <w:rsid w:val="0072339A"/>
    <w:rsid w:val="00723FB5"/>
    <w:rsid w:val="00723FD4"/>
    <w:rsid w:val="007242EB"/>
    <w:rsid w:val="0072465C"/>
    <w:rsid w:val="007248E2"/>
    <w:rsid w:val="00724B62"/>
    <w:rsid w:val="00724EDE"/>
    <w:rsid w:val="007252F6"/>
    <w:rsid w:val="007255A6"/>
    <w:rsid w:val="00725618"/>
    <w:rsid w:val="00725E72"/>
    <w:rsid w:val="00726048"/>
    <w:rsid w:val="00726172"/>
    <w:rsid w:val="00726338"/>
    <w:rsid w:val="00726636"/>
    <w:rsid w:val="0072677F"/>
    <w:rsid w:val="00726A50"/>
    <w:rsid w:val="00726A54"/>
    <w:rsid w:val="00726D53"/>
    <w:rsid w:val="00726DAA"/>
    <w:rsid w:val="00727294"/>
    <w:rsid w:val="007275CD"/>
    <w:rsid w:val="007276A6"/>
    <w:rsid w:val="007279AA"/>
    <w:rsid w:val="007279E5"/>
    <w:rsid w:val="00727B8B"/>
    <w:rsid w:val="00727BD9"/>
    <w:rsid w:val="00727E0F"/>
    <w:rsid w:val="00727E94"/>
    <w:rsid w:val="00727ED8"/>
    <w:rsid w:val="00727FE6"/>
    <w:rsid w:val="007303D9"/>
    <w:rsid w:val="007304B6"/>
    <w:rsid w:val="0073075C"/>
    <w:rsid w:val="00730860"/>
    <w:rsid w:val="007310C3"/>
    <w:rsid w:val="00731105"/>
    <w:rsid w:val="0073150F"/>
    <w:rsid w:val="0073192A"/>
    <w:rsid w:val="00731A45"/>
    <w:rsid w:val="00731B24"/>
    <w:rsid w:val="00731C49"/>
    <w:rsid w:val="00731DCB"/>
    <w:rsid w:val="00731E5C"/>
    <w:rsid w:val="00732141"/>
    <w:rsid w:val="007322E5"/>
    <w:rsid w:val="007324A3"/>
    <w:rsid w:val="007326E5"/>
    <w:rsid w:val="00732729"/>
    <w:rsid w:val="007328BF"/>
    <w:rsid w:val="00732A0F"/>
    <w:rsid w:val="007331CF"/>
    <w:rsid w:val="00733227"/>
    <w:rsid w:val="0073338D"/>
    <w:rsid w:val="007334F1"/>
    <w:rsid w:val="00733615"/>
    <w:rsid w:val="00733731"/>
    <w:rsid w:val="007337AB"/>
    <w:rsid w:val="00733AFC"/>
    <w:rsid w:val="00733D0F"/>
    <w:rsid w:val="00733DB0"/>
    <w:rsid w:val="00733E21"/>
    <w:rsid w:val="00733EA4"/>
    <w:rsid w:val="00733F7A"/>
    <w:rsid w:val="00734BDE"/>
    <w:rsid w:val="00734FC2"/>
    <w:rsid w:val="007358DA"/>
    <w:rsid w:val="00735998"/>
    <w:rsid w:val="00735BB0"/>
    <w:rsid w:val="00735E6F"/>
    <w:rsid w:val="00735F34"/>
    <w:rsid w:val="007361A6"/>
    <w:rsid w:val="00736D1A"/>
    <w:rsid w:val="00736E6F"/>
    <w:rsid w:val="00736F7D"/>
    <w:rsid w:val="007370D1"/>
    <w:rsid w:val="007371C5"/>
    <w:rsid w:val="007372C5"/>
    <w:rsid w:val="007375C2"/>
    <w:rsid w:val="00737BBE"/>
    <w:rsid w:val="0074010A"/>
    <w:rsid w:val="007402E0"/>
    <w:rsid w:val="0074035F"/>
    <w:rsid w:val="007405A2"/>
    <w:rsid w:val="0074082B"/>
    <w:rsid w:val="0074092F"/>
    <w:rsid w:val="00740A20"/>
    <w:rsid w:val="00740BA9"/>
    <w:rsid w:val="007410EC"/>
    <w:rsid w:val="0074118D"/>
    <w:rsid w:val="0074148A"/>
    <w:rsid w:val="0074164C"/>
    <w:rsid w:val="0074167B"/>
    <w:rsid w:val="007416C9"/>
    <w:rsid w:val="00741893"/>
    <w:rsid w:val="00741CDC"/>
    <w:rsid w:val="00741D65"/>
    <w:rsid w:val="00741DEA"/>
    <w:rsid w:val="00742401"/>
    <w:rsid w:val="00742457"/>
    <w:rsid w:val="00742C30"/>
    <w:rsid w:val="00742C68"/>
    <w:rsid w:val="00742D4A"/>
    <w:rsid w:val="00742E74"/>
    <w:rsid w:val="00743030"/>
    <w:rsid w:val="0074312B"/>
    <w:rsid w:val="0074326A"/>
    <w:rsid w:val="0074329C"/>
    <w:rsid w:val="007435EA"/>
    <w:rsid w:val="00743672"/>
    <w:rsid w:val="007436EA"/>
    <w:rsid w:val="00743AE0"/>
    <w:rsid w:val="00743B10"/>
    <w:rsid w:val="00743D74"/>
    <w:rsid w:val="00743E19"/>
    <w:rsid w:val="00743E5D"/>
    <w:rsid w:val="00743EDF"/>
    <w:rsid w:val="0074414F"/>
    <w:rsid w:val="00744714"/>
    <w:rsid w:val="007447AE"/>
    <w:rsid w:val="00744A15"/>
    <w:rsid w:val="00744A7E"/>
    <w:rsid w:val="00744CD2"/>
    <w:rsid w:val="00744F9F"/>
    <w:rsid w:val="00745389"/>
    <w:rsid w:val="007454AD"/>
    <w:rsid w:val="00745588"/>
    <w:rsid w:val="0074597C"/>
    <w:rsid w:val="00745C6F"/>
    <w:rsid w:val="00745CF1"/>
    <w:rsid w:val="00745E56"/>
    <w:rsid w:val="007460E9"/>
    <w:rsid w:val="00746123"/>
    <w:rsid w:val="00746183"/>
    <w:rsid w:val="00746599"/>
    <w:rsid w:val="00746677"/>
    <w:rsid w:val="00746A01"/>
    <w:rsid w:val="00746BD7"/>
    <w:rsid w:val="00746FB2"/>
    <w:rsid w:val="00747046"/>
    <w:rsid w:val="0074721F"/>
    <w:rsid w:val="007472D5"/>
    <w:rsid w:val="00747E30"/>
    <w:rsid w:val="0075010D"/>
    <w:rsid w:val="007501BB"/>
    <w:rsid w:val="00750374"/>
    <w:rsid w:val="00750408"/>
    <w:rsid w:val="0075048F"/>
    <w:rsid w:val="0075073C"/>
    <w:rsid w:val="0075090B"/>
    <w:rsid w:val="007509CE"/>
    <w:rsid w:val="007509D5"/>
    <w:rsid w:val="007509E5"/>
    <w:rsid w:val="00750C90"/>
    <w:rsid w:val="00750E71"/>
    <w:rsid w:val="00750FF1"/>
    <w:rsid w:val="0075117C"/>
    <w:rsid w:val="00751438"/>
    <w:rsid w:val="00751599"/>
    <w:rsid w:val="00751AEF"/>
    <w:rsid w:val="00752026"/>
    <w:rsid w:val="0075203F"/>
    <w:rsid w:val="007522CE"/>
    <w:rsid w:val="007524C6"/>
    <w:rsid w:val="0075280E"/>
    <w:rsid w:val="007528CB"/>
    <w:rsid w:val="00752EC2"/>
    <w:rsid w:val="00752F22"/>
    <w:rsid w:val="00753215"/>
    <w:rsid w:val="007533D7"/>
    <w:rsid w:val="00753551"/>
    <w:rsid w:val="007539DD"/>
    <w:rsid w:val="00753CDE"/>
    <w:rsid w:val="00753D0E"/>
    <w:rsid w:val="0075404F"/>
    <w:rsid w:val="0075406F"/>
    <w:rsid w:val="00754084"/>
    <w:rsid w:val="0075416E"/>
    <w:rsid w:val="00754298"/>
    <w:rsid w:val="007542EE"/>
    <w:rsid w:val="007543B4"/>
    <w:rsid w:val="00754446"/>
    <w:rsid w:val="007544A1"/>
    <w:rsid w:val="007544E0"/>
    <w:rsid w:val="00754547"/>
    <w:rsid w:val="0075495C"/>
    <w:rsid w:val="007552C9"/>
    <w:rsid w:val="007552F7"/>
    <w:rsid w:val="007554CB"/>
    <w:rsid w:val="00755AEB"/>
    <w:rsid w:val="00755E30"/>
    <w:rsid w:val="00755E69"/>
    <w:rsid w:val="007560BC"/>
    <w:rsid w:val="0075626B"/>
    <w:rsid w:val="00756426"/>
    <w:rsid w:val="007565A3"/>
    <w:rsid w:val="00756960"/>
    <w:rsid w:val="00756BAC"/>
    <w:rsid w:val="00756D84"/>
    <w:rsid w:val="00756F02"/>
    <w:rsid w:val="00757126"/>
    <w:rsid w:val="0075713C"/>
    <w:rsid w:val="007572BB"/>
    <w:rsid w:val="0075730B"/>
    <w:rsid w:val="00757684"/>
    <w:rsid w:val="00757FF9"/>
    <w:rsid w:val="0076018A"/>
    <w:rsid w:val="007607A2"/>
    <w:rsid w:val="0076081D"/>
    <w:rsid w:val="00760AEA"/>
    <w:rsid w:val="00761599"/>
    <w:rsid w:val="007616BF"/>
    <w:rsid w:val="00761723"/>
    <w:rsid w:val="00761925"/>
    <w:rsid w:val="00761C1D"/>
    <w:rsid w:val="00761F51"/>
    <w:rsid w:val="00761FFE"/>
    <w:rsid w:val="0076235E"/>
    <w:rsid w:val="007625EA"/>
    <w:rsid w:val="0076291D"/>
    <w:rsid w:val="00762A6D"/>
    <w:rsid w:val="00762AA3"/>
    <w:rsid w:val="00762B3C"/>
    <w:rsid w:val="007630FD"/>
    <w:rsid w:val="00763217"/>
    <w:rsid w:val="00763302"/>
    <w:rsid w:val="0076335D"/>
    <w:rsid w:val="00763800"/>
    <w:rsid w:val="00763D5B"/>
    <w:rsid w:val="00763E76"/>
    <w:rsid w:val="00763FA9"/>
    <w:rsid w:val="0076440E"/>
    <w:rsid w:val="0076445F"/>
    <w:rsid w:val="007648B0"/>
    <w:rsid w:val="00764DEF"/>
    <w:rsid w:val="00765056"/>
    <w:rsid w:val="00765479"/>
    <w:rsid w:val="007655F4"/>
    <w:rsid w:val="00765E2D"/>
    <w:rsid w:val="00765E99"/>
    <w:rsid w:val="00765FE5"/>
    <w:rsid w:val="007665D3"/>
    <w:rsid w:val="007666A3"/>
    <w:rsid w:val="00766A48"/>
    <w:rsid w:val="00766B9B"/>
    <w:rsid w:val="00766D3A"/>
    <w:rsid w:val="00766E30"/>
    <w:rsid w:val="00766F65"/>
    <w:rsid w:val="007671A3"/>
    <w:rsid w:val="007671AE"/>
    <w:rsid w:val="00767380"/>
    <w:rsid w:val="007673C2"/>
    <w:rsid w:val="007674ED"/>
    <w:rsid w:val="00767762"/>
    <w:rsid w:val="00767A42"/>
    <w:rsid w:val="00767BA3"/>
    <w:rsid w:val="007705AA"/>
    <w:rsid w:val="00770608"/>
    <w:rsid w:val="0077061A"/>
    <w:rsid w:val="00770676"/>
    <w:rsid w:val="0077074A"/>
    <w:rsid w:val="007708B3"/>
    <w:rsid w:val="00771080"/>
    <w:rsid w:val="00771185"/>
    <w:rsid w:val="0077130F"/>
    <w:rsid w:val="007719A5"/>
    <w:rsid w:val="00771A91"/>
    <w:rsid w:val="00771A94"/>
    <w:rsid w:val="00771C0B"/>
    <w:rsid w:val="00771CA6"/>
    <w:rsid w:val="00771CC6"/>
    <w:rsid w:val="00771CE2"/>
    <w:rsid w:val="00771EFF"/>
    <w:rsid w:val="0077203D"/>
    <w:rsid w:val="007724DD"/>
    <w:rsid w:val="00772552"/>
    <w:rsid w:val="007727A2"/>
    <w:rsid w:val="00772879"/>
    <w:rsid w:val="00772CCF"/>
    <w:rsid w:val="00772E03"/>
    <w:rsid w:val="00773071"/>
    <w:rsid w:val="007731DA"/>
    <w:rsid w:val="007734C4"/>
    <w:rsid w:val="00773FE5"/>
    <w:rsid w:val="00774054"/>
    <w:rsid w:val="007744A2"/>
    <w:rsid w:val="007744E9"/>
    <w:rsid w:val="007749DC"/>
    <w:rsid w:val="00774FE8"/>
    <w:rsid w:val="00775136"/>
    <w:rsid w:val="007751C9"/>
    <w:rsid w:val="00775791"/>
    <w:rsid w:val="00775865"/>
    <w:rsid w:val="00775997"/>
    <w:rsid w:val="00775B26"/>
    <w:rsid w:val="00775CE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DBD"/>
    <w:rsid w:val="00781044"/>
    <w:rsid w:val="00781086"/>
    <w:rsid w:val="0078111D"/>
    <w:rsid w:val="00781196"/>
    <w:rsid w:val="007812A5"/>
    <w:rsid w:val="00781675"/>
    <w:rsid w:val="00781815"/>
    <w:rsid w:val="00781C46"/>
    <w:rsid w:val="00782044"/>
    <w:rsid w:val="007822B7"/>
    <w:rsid w:val="00782707"/>
    <w:rsid w:val="00782845"/>
    <w:rsid w:val="00782CF3"/>
    <w:rsid w:val="00782E6B"/>
    <w:rsid w:val="00782E80"/>
    <w:rsid w:val="00782E8E"/>
    <w:rsid w:val="0078304B"/>
    <w:rsid w:val="00783412"/>
    <w:rsid w:val="0078366A"/>
    <w:rsid w:val="0078369D"/>
    <w:rsid w:val="00783859"/>
    <w:rsid w:val="00783990"/>
    <w:rsid w:val="00783F48"/>
    <w:rsid w:val="00784030"/>
    <w:rsid w:val="00784043"/>
    <w:rsid w:val="007840AF"/>
    <w:rsid w:val="0078432B"/>
    <w:rsid w:val="00784407"/>
    <w:rsid w:val="0078476B"/>
    <w:rsid w:val="00784A3F"/>
    <w:rsid w:val="00784A52"/>
    <w:rsid w:val="00784AEC"/>
    <w:rsid w:val="00784B01"/>
    <w:rsid w:val="00784B10"/>
    <w:rsid w:val="00784B60"/>
    <w:rsid w:val="00784B83"/>
    <w:rsid w:val="00784BCE"/>
    <w:rsid w:val="00784C03"/>
    <w:rsid w:val="00784E1E"/>
    <w:rsid w:val="00784E5B"/>
    <w:rsid w:val="0078508E"/>
    <w:rsid w:val="007851D5"/>
    <w:rsid w:val="00785387"/>
    <w:rsid w:val="007853F4"/>
    <w:rsid w:val="00785490"/>
    <w:rsid w:val="007854FE"/>
    <w:rsid w:val="007859A0"/>
    <w:rsid w:val="00785B2C"/>
    <w:rsid w:val="00785B2E"/>
    <w:rsid w:val="00785B68"/>
    <w:rsid w:val="00785B7C"/>
    <w:rsid w:val="00785C6D"/>
    <w:rsid w:val="00785DCB"/>
    <w:rsid w:val="00785FC2"/>
    <w:rsid w:val="00786160"/>
    <w:rsid w:val="00786173"/>
    <w:rsid w:val="0078673F"/>
    <w:rsid w:val="00786864"/>
    <w:rsid w:val="007869E1"/>
    <w:rsid w:val="00786A87"/>
    <w:rsid w:val="00786B5D"/>
    <w:rsid w:val="0078727D"/>
    <w:rsid w:val="00787342"/>
    <w:rsid w:val="00787712"/>
    <w:rsid w:val="007877DE"/>
    <w:rsid w:val="00787860"/>
    <w:rsid w:val="0078787F"/>
    <w:rsid w:val="00787E33"/>
    <w:rsid w:val="00790024"/>
    <w:rsid w:val="00790237"/>
    <w:rsid w:val="00790325"/>
    <w:rsid w:val="0079035E"/>
    <w:rsid w:val="0079072A"/>
    <w:rsid w:val="00790AA3"/>
    <w:rsid w:val="00790AE0"/>
    <w:rsid w:val="00790DBA"/>
    <w:rsid w:val="00790FEE"/>
    <w:rsid w:val="00791339"/>
    <w:rsid w:val="00791357"/>
    <w:rsid w:val="0079152E"/>
    <w:rsid w:val="007916B1"/>
    <w:rsid w:val="00791BF6"/>
    <w:rsid w:val="00791E38"/>
    <w:rsid w:val="00791FDE"/>
    <w:rsid w:val="0079206F"/>
    <w:rsid w:val="007920EA"/>
    <w:rsid w:val="00792293"/>
    <w:rsid w:val="007923AC"/>
    <w:rsid w:val="007923CF"/>
    <w:rsid w:val="007924A1"/>
    <w:rsid w:val="00792BF8"/>
    <w:rsid w:val="00792EFD"/>
    <w:rsid w:val="00792F10"/>
    <w:rsid w:val="0079353A"/>
    <w:rsid w:val="0079364A"/>
    <w:rsid w:val="00793736"/>
    <w:rsid w:val="00793A98"/>
    <w:rsid w:val="007940CE"/>
    <w:rsid w:val="007940E8"/>
    <w:rsid w:val="007941DA"/>
    <w:rsid w:val="0079423C"/>
    <w:rsid w:val="00794566"/>
    <w:rsid w:val="007946BA"/>
    <w:rsid w:val="007947B2"/>
    <w:rsid w:val="00794CB0"/>
    <w:rsid w:val="00794D03"/>
    <w:rsid w:val="00794E1B"/>
    <w:rsid w:val="00795137"/>
    <w:rsid w:val="0079532A"/>
    <w:rsid w:val="0079547C"/>
    <w:rsid w:val="0079587D"/>
    <w:rsid w:val="00795AB8"/>
    <w:rsid w:val="00795BB7"/>
    <w:rsid w:val="00795D07"/>
    <w:rsid w:val="007960D3"/>
    <w:rsid w:val="0079671E"/>
    <w:rsid w:val="00796B64"/>
    <w:rsid w:val="00796CD4"/>
    <w:rsid w:val="00796DB8"/>
    <w:rsid w:val="00797570"/>
    <w:rsid w:val="007975E6"/>
    <w:rsid w:val="00797687"/>
    <w:rsid w:val="007979C4"/>
    <w:rsid w:val="00797AF9"/>
    <w:rsid w:val="00797EC1"/>
    <w:rsid w:val="007A0016"/>
    <w:rsid w:val="007A00E6"/>
    <w:rsid w:val="007A0172"/>
    <w:rsid w:val="007A027F"/>
    <w:rsid w:val="007A0313"/>
    <w:rsid w:val="007A04C6"/>
    <w:rsid w:val="007A073D"/>
    <w:rsid w:val="007A0EFD"/>
    <w:rsid w:val="007A100C"/>
    <w:rsid w:val="007A1183"/>
    <w:rsid w:val="007A12B0"/>
    <w:rsid w:val="007A12D5"/>
    <w:rsid w:val="007A1337"/>
    <w:rsid w:val="007A1455"/>
    <w:rsid w:val="007A1488"/>
    <w:rsid w:val="007A1512"/>
    <w:rsid w:val="007A185E"/>
    <w:rsid w:val="007A1B37"/>
    <w:rsid w:val="007A1DF5"/>
    <w:rsid w:val="007A206E"/>
    <w:rsid w:val="007A2235"/>
    <w:rsid w:val="007A2267"/>
    <w:rsid w:val="007A2997"/>
    <w:rsid w:val="007A2999"/>
    <w:rsid w:val="007A2D82"/>
    <w:rsid w:val="007A2F8D"/>
    <w:rsid w:val="007A300D"/>
    <w:rsid w:val="007A335E"/>
    <w:rsid w:val="007A37F1"/>
    <w:rsid w:val="007A3B04"/>
    <w:rsid w:val="007A3D3E"/>
    <w:rsid w:val="007A404D"/>
    <w:rsid w:val="007A4082"/>
    <w:rsid w:val="007A43AF"/>
    <w:rsid w:val="007A45EC"/>
    <w:rsid w:val="007A45FE"/>
    <w:rsid w:val="007A46EE"/>
    <w:rsid w:val="007A48F9"/>
    <w:rsid w:val="007A4ADF"/>
    <w:rsid w:val="007A4FFD"/>
    <w:rsid w:val="007A5138"/>
    <w:rsid w:val="007A5593"/>
    <w:rsid w:val="007A575F"/>
    <w:rsid w:val="007A58C5"/>
    <w:rsid w:val="007A5B0B"/>
    <w:rsid w:val="007A5C49"/>
    <w:rsid w:val="007A5F95"/>
    <w:rsid w:val="007A608C"/>
    <w:rsid w:val="007A6305"/>
    <w:rsid w:val="007A635B"/>
    <w:rsid w:val="007A67A4"/>
    <w:rsid w:val="007A6C0A"/>
    <w:rsid w:val="007A6C27"/>
    <w:rsid w:val="007A6DE1"/>
    <w:rsid w:val="007A6F00"/>
    <w:rsid w:val="007A7030"/>
    <w:rsid w:val="007A70F7"/>
    <w:rsid w:val="007A739B"/>
    <w:rsid w:val="007A785E"/>
    <w:rsid w:val="007A7D04"/>
    <w:rsid w:val="007A7E9F"/>
    <w:rsid w:val="007A7F42"/>
    <w:rsid w:val="007B0099"/>
    <w:rsid w:val="007B0196"/>
    <w:rsid w:val="007B01B4"/>
    <w:rsid w:val="007B02B3"/>
    <w:rsid w:val="007B087B"/>
    <w:rsid w:val="007B0940"/>
    <w:rsid w:val="007B09EE"/>
    <w:rsid w:val="007B1038"/>
    <w:rsid w:val="007B10EC"/>
    <w:rsid w:val="007B129F"/>
    <w:rsid w:val="007B12E9"/>
    <w:rsid w:val="007B135F"/>
    <w:rsid w:val="007B16B7"/>
    <w:rsid w:val="007B1B64"/>
    <w:rsid w:val="007B1CA3"/>
    <w:rsid w:val="007B1E51"/>
    <w:rsid w:val="007B21AB"/>
    <w:rsid w:val="007B287E"/>
    <w:rsid w:val="007B2A05"/>
    <w:rsid w:val="007B2A96"/>
    <w:rsid w:val="007B2B16"/>
    <w:rsid w:val="007B2EE6"/>
    <w:rsid w:val="007B2F2E"/>
    <w:rsid w:val="007B3266"/>
    <w:rsid w:val="007B372A"/>
    <w:rsid w:val="007B3BFB"/>
    <w:rsid w:val="007B3C39"/>
    <w:rsid w:val="007B3D91"/>
    <w:rsid w:val="007B412F"/>
    <w:rsid w:val="007B431C"/>
    <w:rsid w:val="007B4780"/>
    <w:rsid w:val="007B4AF2"/>
    <w:rsid w:val="007B4D8D"/>
    <w:rsid w:val="007B524F"/>
    <w:rsid w:val="007B5DE6"/>
    <w:rsid w:val="007B60E8"/>
    <w:rsid w:val="007B6237"/>
    <w:rsid w:val="007B688A"/>
    <w:rsid w:val="007B6D41"/>
    <w:rsid w:val="007B6E22"/>
    <w:rsid w:val="007B7040"/>
    <w:rsid w:val="007B715A"/>
    <w:rsid w:val="007B73AB"/>
    <w:rsid w:val="007B7459"/>
    <w:rsid w:val="007B74F5"/>
    <w:rsid w:val="007B7ED2"/>
    <w:rsid w:val="007B7FF6"/>
    <w:rsid w:val="007C02DA"/>
    <w:rsid w:val="007C05BC"/>
    <w:rsid w:val="007C061C"/>
    <w:rsid w:val="007C0652"/>
    <w:rsid w:val="007C0817"/>
    <w:rsid w:val="007C0848"/>
    <w:rsid w:val="007C08F5"/>
    <w:rsid w:val="007C0E48"/>
    <w:rsid w:val="007C0EB5"/>
    <w:rsid w:val="007C0F3C"/>
    <w:rsid w:val="007C10AB"/>
    <w:rsid w:val="007C137F"/>
    <w:rsid w:val="007C1527"/>
    <w:rsid w:val="007C168D"/>
    <w:rsid w:val="007C1A7F"/>
    <w:rsid w:val="007C1B1A"/>
    <w:rsid w:val="007C1D3A"/>
    <w:rsid w:val="007C2237"/>
    <w:rsid w:val="007C263A"/>
    <w:rsid w:val="007C26CA"/>
    <w:rsid w:val="007C2833"/>
    <w:rsid w:val="007C2A01"/>
    <w:rsid w:val="007C2B11"/>
    <w:rsid w:val="007C2C18"/>
    <w:rsid w:val="007C2CD9"/>
    <w:rsid w:val="007C2E82"/>
    <w:rsid w:val="007C3038"/>
    <w:rsid w:val="007C3335"/>
    <w:rsid w:val="007C33B5"/>
    <w:rsid w:val="007C352C"/>
    <w:rsid w:val="007C35BE"/>
    <w:rsid w:val="007C3615"/>
    <w:rsid w:val="007C36DE"/>
    <w:rsid w:val="007C3D2E"/>
    <w:rsid w:val="007C3D64"/>
    <w:rsid w:val="007C3F5E"/>
    <w:rsid w:val="007C40EE"/>
    <w:rsid w:val="007C4142"/>
    <w:rsid w:val="007C44F5"/>
    <w:rsid w:val="007C46D9"/>
    <w:rsid w:val="007C49D0"/>
    <w:rsid w:val="007C4A77"/>
    <w:rsid w:val="007C4DDF"/>
    <w:rsid w:val="007C4EFE"/>
    <w:rsid w:val="007C57D5"/>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DF"/>
    <w:rsid w:val="007C7AE7"/>
    <w:rsid w:val="007C7DD3"/>
    <w:rsid w:val="007C7EAA"/>
    <w:rsid w:val="007C7F86"/>
    <w:rsid w:val="007D0352"/>
    <w:rsid w:val="007D03E5"/>
    <w:rsid w:val="007D04F3"/>
    <w:rsid w:val="007D0714"/>
    <w:rsid w:val="007D0836"/>
    <w:rsid w:val="007D0B90"/>
    <w:rsid w:val="007D12D0"/>
    <w:rsid w:val="007D1343"/>
    <w:rsid w:val="007D1388"/>
    <w:rsid w:val="007D13B9"/>
    <w:rsid w:val="007D142B"/>
    <w:rsid w:val="007D187F"/>
    <w:rsid w:val="007D18FD"/>
    <w:rsid w:val="007D1EA3"/>
    <w:rsid w:val="007D2920"/>
    <w:rsid w:val="007D2A8D"/>
    <w:rsid w:val="007D2C58"/>
    <w:rsid w:val="007D2D85"/>
    <w:rsid w:val="007D2E4F"/>
    <w:rsid w:val="007D2F33"/>
    <w:rsid w:val="007D2F98"/>
    <w:rsid w:val="007D313A"/>
    <w:rsid w:val="007D31EB"/>
    <w:rsid w:val="007D35EC"/>
    <w:rsid w:val="007D3ACB"/>
    <w:rsid w:val="007D3F1E"/>
    <w:rsid w:val="007D49D7"/>
    <w:rsid w:val="007D4AD7"/>
    <w:rsid w:val="007D4F4C"/>
    <w:rsid w:val="007D4F6B"/>
    <w:rsid w:val="007D4FD6"/>
    <w:rsid w:val="007D5056"/>
    <w:rsid w:val="007D5111"/>
    <w:rsid w:val="007D51E5"/>
    <w:rsid w:val="007D5502"/>
    <w:rsid w:val="007D5624"/>
    <w:rsid w:val="007D5639"/>
    <w:rsid w:val="007D59A1"/>
    <w:rsid w:val="007D5BB5"/>
    <w:rsid w:val="007D5E63"/>
    <w:rsid w:val="007D610B"/>
    <w:rsid w:val="007D6166"/>
    <w:rsid w:val="007D62A6"/>
    <w:rsid w:val="007D665B"/>
    <w:rsid w:val="007D6804"/>
    <w:rsid w:val="007D736C"/>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989"/>
    <w:rsid w:val="007E1BB6"/>
    <w:rsid w:val="007E1D1D"/>
    <w:rsid w:val="007E1DAC"/>
    <w:rsid w:val="007E1FA6"/>
    <w:rsid w:val="007E20AB"/>
    <w:rsid w:val="007E20CC"/>
    <w:rsid w:val="007E2322"/>
    <w:rsid w:val="007E2456"/>
    <w:rsid w:val="007E24A8"/>
    <w:rsid w:val="007E28B5"/>
    <w:rsid w:val="007E2A3A"/>
    <w:rsid w:val="007E2AA5"/>
    <w:rsid w:val="007E3006"/>
    <w:rsid w:val="007E326B"/>
    <w:rsid w:val="007E3885"/>
    <w:rsid w:val="007E3E0B"/>
    <w:rsid w:val="007E3EE3"/>
    <w:rsid w:val="007E3FAD"/>
    <w:rsid w:val="007E3FCF"/>
    <w:rsid w:val="007E480F"/>
    <w:rsid w:val="007E508E"/>
    <w:rsid w:val="007E50A8"/>
    <w:rsid w:val="007E517A"/>
    <w:rsid w:val="007E577B"/>
    <w:rsid w:val="007E57EA"/>
    <w:rsid w:val="007E5920"/>
    <w:rsid w:val="007E59DC"/>
    <w:rsid w:val="007E5B47"/>
    <w:rsid w:val="007E5F2E"/>
    <w:rsid w:val="007E63A3"/>
    <w:rsid w:val="007E6423"/>
    <w:rsid w:val="007E6587"/>
    <w:rsid w:val="007E6AFD"/>
    <w:rsid w:val="007E6B73"/>
    <w:rsid w:val="007E6CC0"/>
    <w:rsid w:val="007E6D25"/>
    <w:rsid w:val="007E70B4"/>
    <w:rsid w:val="007E7176"/>
    <w:rsid w:val="007E76D5"/>
    <w:rsid w:val="007E79B0"/>
    <w:rsid w:val="007E7AC3"/>
    <w:rsid w:val="007E7AF7"/>
    <w:rsid w:val="007E7CF2"/>
    <w:rsid w:val="007F01D0"/>
    <w:rsid w:val="007F04C6"/>
    <w:rsid w:val="007F077F"/>
    <w:rsid w:val="007F0C49"/>
    <w:rsid w:val="007F157B"/>
    <w:rsid w:val="007F1908"/>
    <w:rsid w:val="007F1A8D"/>
    <w:rsid w:val="007F1D7B"/>
    <w:rsid w:val="007F23FB"/>
    <w:rsid w:val="007F2544"/>
    <w:rsid w:val="007F278C"/>
    <w:rsid w:val="007F287A"/>
    <w:rsid w:val="007F2A3D"/>
    <w:rsid w:val="007F2CD6"/>
    <w:rsid w:val="007F33B4"/>
    <w:rsid w:val="007F340B"/>
    <w:rsid w:val="007F369F"/>
    <w:rsid w:val="007F37B8"/>
    <w:rsid w:val="007F37FD"/>
    <w:rsid w:val="007F39D0"/>
    <w:rsid w:val="007F3B8D"/>
    <w:rsid w:val="007F40D3"/>
    <w:rsid w:val="007F40F2"/>
    <w:rsid w:val="007F435D"/>
    <w:rsid w:val="007F43CE"/>
    <w:rsid w:val="007F46C2"/>
    <w:rsid w:val="007F4862"/>
    <w:rsid w:val="007F4C99"/>
    <w:rsid w:val="007F502C"/>
    <w:rsid w:val="007F52CF"/>
    <w:rsid w:val="007F5636"/>
    <w:rsid w:val="007F56DC"/>
    <w:rsid w:val="007F59C5"/>
    <w:rsid w:val="007F600A"/>
    <w:rsid w:val="007F63D6"/>
    <w:rsid w:val="007F65B5"/>
    <w:rsid w:val="007F68A6"/>
    <w:rsid w:val="007F698B"/>
    <w:rsid w:val="007F69C0"/>
    <w:rsid w:val="007F6DCA"/>
    <w:rsid w:val="007F701F"/>
    <w:rsid w:val="007F7307"/>
    <w:rsid w:val="007F7595"/>
    <w:rsid w:val="007F7829"/>
    <w:rsid w:val="007F78BD"/>
    <w:rsid w:val="007F78C2"/>
    <w:rsid w:val="007F79C7"/>
    <w:rsid w:val="007F7A96"/>
    <w:rsid w:val="007F7C91"/>
    <w:rsid w:val="007F7FED"/>
    <w:rsid w:val="0080021E"/>
    <w:rsid w:val="00800955"/>
    <w:rsid w:val="008009B0"/>
    <w:rsid w:val="00800F50"/>
    <w:rsid w:val="00800FE8"/>
    <w:rsid w:val="008012C7"/>
    <w:rsid w:val="008014DB"/>
    <w:rsid w:val="008016BA"/>
    <w:rsid w:val="0080172B"/>
    <w:rsid w:val="00801F86"/>
    <w:rsid w:val="008021FA"/>
    <w:rsid w:val="00802308"/>
    <w:rsid w:val="00802460"/>
    <w:rsid w:val="0080284E"/>
    <w:rsid w:val="00802AB8"/>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585"/>
    <w:rsid w:val="00804616"/>
    <w:rsid w:val="00804A1D"/>
    <w:rsid w:val="00804A3E"/>
    <w:rsid w:val="008053FC"/>
    <w:rsid w:val="0080573D"/>
    <w:rsid w:val="0080599D"/>
    <w:rsid w:val="00805BA2"/>
    <w:rsid w:val="00805D1D"/>
    <w:rsid w:val="00805DAC"/>
    <w:rsid w:val="00806146"/>
    <w:rsid w:val="0080690D"/>
    <w:rsid w:val="00806CDC"/>
    <w:rsid w:val="0080703D"/>
    <w:rsid w:val="008071CB"/>
    <w:rsid w:val="00807A67"/>
    <w:rsid w:val="00807AA6"/>
    <w:rsid w:val="00807C46"/>
    <w:rsid w:val="00807C88"/>
    <w:rsid w:val="00810118"/>
    <w:rsid w:val="008103CB"/>
    <w:rsid w:val="008104BA"/>
    <w:rsid w:val="00810513"/>
    <w:rsid w:val="0081052B"/>
    <w:rsid w:val="00810679"/>
    <w:rsid w:val="008107D7"/>
    <w:rsid w:val="008108AD"/>
    <w:rsid w:val="00810A9C"/>
    <w:rsid w:val="00810ADB"/>
    <w:rsid w:val="00810AEE"/>
    <w:rsid w:val="00810BF9"/>
    <w:rsid w:val="00810FFA"/>
    <w:rsid w:val="00811285"/>
    <w:rsid w:val="0081145B"/>
    <w:rsid w:val="0081158B"/>
    <w:rsid w:val="00811720"/>
    <w:rsid w:val="00811769"/>
    <w:rsid w:val="00811826"/>
    <w:rsid w:val="00811C82"/>
    <w:rsid w:val="00811D78"/>
    <w:rsid w:val="00811E9C"/>
    <w:rsid w:val="00811FC3"/>
    <w:rsid w:val="008120B0"/>
    <w:rsid w:val="00812236"/>
    <w:rsid w:val="0081232C"/>
    <w:rsid w:val="00812683"/>
    <w:rsid w:val="00812B29"/>
    <w:rsid w:val="00812C53"/>
    <w:rsid w:val="008132C6"/>
    <w:rsid w:val="00813350"/>
    <w:rsid w:val="00813692"/>
    <w:rsid w:val="008138D4"/>
    <w:rsid w:val="00813B5F"/>
    <w:rsid w:val="00813DDF"/>
    <w:rsid w:val="008140FE"/>
    <w:rsid w:val="00814196"/>
    <w:rsid w:val="00814203"/>
    <w:rsid w:val="008143D2"/>
    <w:rsid w:val="0081442D"/>
    <w:rsid w:val="0081442E"/>
    <w:rsid w:val="00814831"/>
    <w:rsid w:val="008149D9"/>
    <w:rsid w:val="00814F3E"/>
    <w:rsid w:val="00815270"/>
    <w:rsid w:val="00815613"/>
    <w:rsid w:val="00815DFB"/>
    <w:rsid w:val="008161B8"/>
    <w:rsid w:val="0081620F"/>
    <w:rsid w:val="008162D4"/>
    <w:rsid w:val="0081659D"/>
    <w:rsid w:val="0081684D"/>
    <w:rsid w:val="00816D3E"/>
    <w:rsid w:val="00816F35"/>
    <w:rsid w:val="00817570"/>
    <w:rsid w:val="00817816"/>
    <w:rsid w:val="00817BE3"/>
    <w:rsid w:val="008200BF"/>
    <w:rsid w:val="008201D6"/>
    <w:rsid w:val="0082026F"/>
    <w:rsid w:val="008202AA"/>
    <w:rsid w:val="00820333"/>
    <w:rsid w:val="008204B9"/>
    <w:rsid w:val="00820605"/>
    <w:rsid w:val="0082063A"/>
    <w:rsid w:val="008209B3"/>
    <w:rsid w:val="00820AC4"/>
    <w:rsid w:val="00820DC5"/>
    <w:rsid w:val="00820E7A"/>
    <w:rsid w:val="00820F86"/>
    <w:rsid w:val="00821193"/>
    <w:rsid w:val="008211A8"/>
    <w:rsid w:val="0082135D"/>
    <w:rsid w:val="00821564"/>
    <w:rsid w:val="008216DE"/>
    <w:rsid w:val="00821867"/>
    <w:rsid w:val="0082188F"/>
    <w:rsid w:val="008219E7"/>
    <w:rsid w:val="00821A04"/>
    <w:rsid w:val="00821A8C"/>
    <w:rsid w:val="00821AC1"/>
    <w:rsid w:val="00821BF5"/>
    <w:rsid w:val="00821C27"/>
    <w:rsid w:val="00821F7E"/>
    <w:rsid w:val="008221E9"/>
    <w:rsid w:val="00822275"/>
    <w:rsid w:val="008223F9"/>
    <w:rsid w:val="008224F0"/>
    <w:rsid w:val="00822583"/>
    <w:rsid w:val="008225A6"/>
    <w:rsid w:val="0082262D"/>
    <w:rsid w:val="00822656"/>
    <w:rsid w:val="00822825"/>
    <w:rsid w:val="00822CAA"/>
    <w:rsid w:val="00823470"/>
    <w:rsid w:val="008234AB"/>
    <w:rsid w:val="008234CE"/>
    <w:rsid w:val="008235F7"/>
    <w:rsid w:val="00823740"/>
    <w:rsid w:val="00823836"/>
    <w:rsid w:val="00823894"/>
    <w:rsid w:val="00823A91"/>
    <w:rsid w:val="00823BEB"/>
    <w:rsid w:val="00823C07"/>
    <w:rsid w:val="00823E79"/>
    <w:rsid w:val="00824054"/>
    <w:rsid w:val="0082427E"/>
    <w:rsid w:val="00824B94"/>
    <w:rsid w:val="00824CA2"/>
    <w:rsid w:val="00824DB9"/>
    <w:rsid w:val="0082500D"/>
    <w:rsid w:val="00825191"/>
    <w:rsid w:val="008258C7"/>
    <w:rsid w:val="00825A44"/>
    <w:rsid w:val="00825A91"/>
    <w:rsid w:val="00825AF6"/>
    <w:rsid w:val="00825D5B"/>
    <w:rsid w:val="00825F2E"/>
    <w:rsid w:val="00825FE6"/>
    <w:rsid w:val="00826848"/>
    <w:rsid w:val="008268A2"/>
    <w:rsid w:val="008268DC"/>
    <w:rsid w:val="00826D76"/>
    <w:rsid w:val="00826EA8"/>
    <w:rsid w:val="00826EAB"/>
    <w:rsid w:val="00826FDE"/>
    <w:rsid w:val="0082713F"/>
    <w:rsid w:val="00827A40"/>
    <w:rsid w:val="00827BCC"/>
    <w:rsid w:val="00827F35"/>
    <w:rsid w:val="008301A9"/>
    <w:rsid w:val="00830839"/>
    <w:rsid w:val="008308CD"/>
    <w:rsid w:val="008308D5"/>
    <w:rsid w:val="00830A6E"/>
    <w:rsid w:val="00830D36"/>
    <w:rsid w:val="00830FD6"/>
    <w:rsid w:val="00831168"/>
    <w:rsid w:val="00831317"/>
    <w:rsid w:val="008314EB"/>
    <w:rsid w:val="00831814"/>
    <w:rsid w:val="00831DFB"/>
    <w:rsid w:val="00832225"/>
    <w:rsid w:val="0083236C"/>
    <w:rsid w:val="00832640"/>
    <w:rsid w:val="00832676"/>
    <w:rsid w:val="008328B6"/>
    <w:rsid w:val="00832B6D"/>
    <w:rsid w:val="00832D70"/>
    <w:rsid w:val="00832F7F"/>
    <w:rsid w:val="0083306F"/>
    <w:rsid w:val="008332B5"/>
    <w:rsid w:val="008336AC"/>
    <w:rsid w:val="008336B5"/>
    <w:rsid w:val="008336E9"/>
    <w:rsid w:val="008339CC"/>
    <w:rsid w:val="00833A49"/>
    <w:rsid w:val="00833AE5"/>
    <w:rsid w:val="00833C63"/>
    <w:rsid w:val="00833CA3"/>
    <w:rsid w:val="00833DB2"/>
    <w:rsid w:val="00834031"/>
    <w:rsid w:val="008340AD"/>
    <w:rsid w:val="008343B6"/>
    <w:rsid w:val="0083449D"/>
    <w:rsid w:val="008345ED"/>
    <w:rsid w:val="00834ADE"/>
    <w:rsid w:val="00835130"/>
    <w:rsid w:val="0083531B"/>
    <w:rsid w:val="00835885"/>
    <w:rsid w:val="0083590E"/>
    <w:rsid w:val="00835C63"/>
    <w:rsid w:val="00835FBE"/>
    <w:rsid w:val="00836477"/>
    <w:rsid w:val="00836482"/>
    <w:rsid w:val="008367A3"/>
    <w:rsid w:val="008367F7"/>
    <w:rsid w:val="00836844"/>
    <w:rsid w:val="00836B2D"/>
    <w:rsid w:val="00836C6D"/>
    <w:rsid w:val="00836F24"/>
    <w:rsid w:val="00837173"/>
    <w:rsid w:val="008372C6"/>
    <w:rsid w:val="008374A9"/>
    <w:rsid w:val="008375C4"/>
    <w:rsid w:val="008400FB"/>
    <w:rsid w:val="0084011D"/>
    <w:rsid w:val="00840129"/>
    <w:rsid w:val="00840770"/>
    <w:rsid w:val="00840E4D"/>
    <w:rsid w:val="00840F08"/>
    <w:rsid w:val="00841471"/>
    <w:rsid w:val="00841556"/>
    <w:rsid w:val="00841D00"/>
    <w:rsid w:val="00841DE3"/>
    <w:rsid w:val="008424A0"/>
    <w:rsid w:val="0084251D"/>
    <w:rsid w:val="00842662"/>
    <w:rsid w:val="00842897"/>
    <w:rsid w:val="0084291F"/>
    <w:rsid w:val="00842B2A"/>
    <w:rsid w:val="00842B9C"/>
    <w:rsid w:val="00842EDE"/>
    <w:rsid w:val="00842EEA"/>
    <w:rsid w:val="00842F2C"/>
    <w:rsid w:val="00842FFB"/>
    <w:rsid w:val="008431C1"/>
    <w:rsid w:val="00843210"/>
    <w:rsid w:val="00843361"/>
    <w:rsid w:val="008438D6"/>
    <w:rsid w:val="00843B10"/>
    <w:rsid w:val="00843EAD"/>
    <w:rsid w:val="00844151"/>
    <w:rsid w:val="0084420C"/>
    <w:rsid w:val="00844287"/>
    <w:rsid w:val="008444CA"/>
    <w:rsid w:val="0084453F"/>
    <w:rsid w:val="008445E1"/>
    <w:rsid w:val="008447A6"/>
    <w:rsid w:val="00844FBC"/>
    <w:rsid w:val="0084535A"/>
    <w:rsid w:val="00845519"/>
    <w:rsid w:val="00845617"/>
    <w:rsid w:val="008459DD"/>
    <w:rsid w:val="00845BBE"/>
    <w:rsid w:val="00845D01"/>
    <w:rsid w:val="00845DC6"/>
    <w:rsid w:val="00845F4B"/>
    <w:rsid w:val="00845FEF"/>
    <w:rsid w:val="00846198"/>
    <w:rsid w:val="0084640F"/>
    <w:rsid w:val="008464BD"/>
    <w:rsid w:val="0084701C"/>
    <w:rsid w:val="008470F3"/>
    <w:rsid w:val="0084717B"/>
    <w:rsid w:val="008471EB"/>
    <w:rsid w:val="008474B1"/>
    <w:rsid w:val="0084754C"/>
    <w:rsid w:val="00847E64"/>
    <w:rsid w:val="00850012"/>
    <w:rsid w:val="008501E3"/>
    <w:rsid w:val="00850283"/>
    <w:rsid w:val="0085029F"/>
    <w:rsid w:val="008502EF"/>
    <w:rsid w:val="008504DD"/>
    <w:rsid w:val="0085088F"/>
    <w:rsid w:val="00850913"/>
    <w:rsid w:val="00850C7F"/>
    <w:rsid w:val="00850F19"/>
    <w:rsid w:val="00851434"/>
    <w:rsid w:val="00851772"/>
    <w:rsid w:val="00851787"/>
    <w:rsid w:val="00851888"/>
    <w:rsid w:val="00851A44"/>
    <w:rsid w:val="00851B0D"/>
    <w:rsid w:val="0085244D"/>
    <w:rsid w:val="00852564"/>
    <w:rsid w:val="00852743"/>
    <w:rsid w:val="008527E6"/>
    <w:rsid w:val="0085297C"/>
    <w:rsid w:val="00852A9A"/>
    <w:rsid w:val="00852B3D"/>
    <w:rsid w:val="00852C1A"/>
    <w:rsid w:val="00852D7D"/>
    <w:rsid w:val="00852DCD"/>
    <w:rsid w:val="00852E9C"/>
    <w:rsid w:val="00852F1D"/>
    <w:rsid w:val="008530AF"/>
    <w:rsid w:val="00853251"/>
    <w:rsid w:val="00853546"/>
    <w:rsid w:val="00853782"/>
    <w:rsid w:val="0085386A"/>
    <w:rsid w:val="00853B79"/>
    <w:rsid w:val="00853E3C"/>
    <w:rsid w:val="0085443E"/>
    <w:rsid w:val="00854498"/>
    <w:rsid w:val="0085449A"/>
    <w:rsid w:val="00854505"/>
    <w:rsid w:val="008545CB"/>
    <w:rsid w:val="008548C1"/>
    <w:rsid w:val="00854B8F"/>
    <w:rsid w:val="00854C22"/>
    <w:rsid w:val="00854FBD"/>
    <w:rsid w:val="008550F2"/>
    <w:rsid w:val="0085529A"/>
    <w:rsid w:val="00855416"/>
    <w:rsid w:val="00855AA2"/>
    <w:rsid w:val="00855BDB"/>
    <w:rsid w:val="00855BDE"/>
    <w:rsid w:val="00855E0E"/>
    <w:rsid w:val="00855EB5"/>
    <w:rsid w:val="008560E3"/>
    <w:rsid w:val="00856192"/>
    <w:rsid w:val="008561CC"/>
    <w:rsid w:val="00857093"/>
    <w:rsid w:val="00857199"/>
    <w:rsid w:val="008571A1"/>
    <w:rsid w:val="00857729"/>
    <w:rsid w:val="008578C2"/>
    <w:rsid w:val="008578E1"/>
    <w:rsid w:val="00857BDC"/>
    <w:rsid w:val="00857C51"/>
    <w:rsid w:val="00857CF1"/>
    <w:rsid w:val="0086027A"/>
    <w:rsid w:val="00860368"/>
    <w:rsid w:val="00860562"/>
    <w:rsid w:val="00860C1E"/>
    <w:rsid w:val="008611DE"/>
    <w:rsid w:val="008615B8"/>
    <w:rsid w:val="0086177B"/>
    <w:rsid w:val="008617A8"/>
    <w:rsid w:val="00861B72"/>
    <w:rsid w:val="00861C42"/>
    <w:rsid w:val="00861C50"/>
    <w:rsid w:val="00861FD7"/>
    <w:rsid w:val="008621DA"/>
    <w:rsid w:val="00862402"/>
    <w:rsid w:val="0086272E"/>
    <w:rsid w:val="008628B8"/>
    <w:rsid w:val="00862ADF"/>
    <w:rsid w:val="00862E96"/>
    <w:rsid w:val="00862FC0"/>
    <w:rsid w:val="00863222"/>
    <w:rsid w:val="00863708"/>
    <w:rsid w:val="0086375B"/>
    <w:rsid w:val="00863C51"/>
    <w:rsid w:val="00863CD2"/>
    <w:rsid w:val="00863F0C"/>
    <w:rsid w:val="00864050"/>
    <w:rsid w:val="00864075"/>
    <w:rsid w:val="0086413C"/>
    <w:rsid w:val="00864250"/>
    <w:rsid w:val="008642AC"/>
    <w:rsid w:val="0086437C"/>
    <w:rsid w:val="008646E0"/>
    <w:rsid w:val="00864819"/>
    <w:rsid w:val="00864B6B"/>
    <w:rsid w:val="008650FE"/>
    <w:rsid w:val="0086544A"/>
    <w:rsid w:val="00865636"/>
    <w:rsid w:val="0086574F"/>
    <w:rsid w:val="00865C40"/>
    <w:rsid w:val="00865C89"/>
    <w:rsid w:val="00865D59"/>
    <w:rsid w:val="008662C3"/>
    <w:rsid w:val="0086638B"/>
    <w:rsid w:val="008668F4"/>
    <w:rsid w:val="00866A05"/>
    <w:rsid w:val="00866D25"/>
    <w:rsid w:val="00866DD4"/>
    <w:rsid w:val="00866F25"/>
    <w:rsid w:val="00866F38"/>
    <w:rsid w:val="008670AD"/>
    <w:rsid w:val="008673E6"/>
    <w:rsid w:val="0086750F"/>
    <w:rsid w:val="0086777F"/>
    <w:rsid w:val="00867DF7"/>
    <w:rsid w:val="0087005D"/>
    <w:rsid w:val="008702D9"/>
    <w:rsid w:val="00870B7E"/>
    <w:rsid w:val="00870DF6"/>
    <w:rsid w:val="00870EFB"/>
    <w:rsid w:val="00871346"/>
    <w:rsid w:val="00871669"/>
    <w:rsid w:val="008717E9"/>
    <w:rsid w:val="0087191B"/>
    <w:rsid w:val="00871922"/>
    <w:rsid w:val="008723A1"/>
    <w:rsid w:val="00872494"/>
    <w:rsid w:val="00872528"/>
    <w:rsid w:val="00872981"/>
    <w:rsid w:val="008729A0"/>
    <w:rsid w:val="00872B89"/>
    <w:rsid w:val="00872C6F"/>
    <w:rsid w:val="00872CAA"/>
    <w:rsid w:val="00872D0F"/>
    <w:rsid w:val="00872FA5"/>
    <w:rsid w:val="008730CD"/>
    <w:rsid w:val="00873242"/>
    <w:rsid w:val="00873350"/>
    <w:rsid w:val="0087338F"/>
    <w:rsid w:val="00873BD1"/>
    <w:rsid w:val="00873D81"/>
    <w:rsid w:val="00873E32"/>
    <w:rsid w:val="00874189"/>
    <w:rsid w:val="0087429E"/>
    <w:rsid w:val="008743C1"/>
    <w:rsid w:val="00874702"/>
    <w:rsid w:val="00874714"/>
    <w:rsid w:val="0087479D"/>
    <w:rsid w:val="0087480F"/>
    <w:rsid w:val="00874AC7"/>
    <w:rsid w:val="00874B92"/>
    <w:rsid w:val="00874BDF"/>
    <w:rsid w:val="00874C64"/>
    <w:rsid w:val="00874DEE"/>
    <w:rsid w:val="00874E3E"/>
    <w:rsid w:val="00874F17"/>
    <w:rsid w:val="00874FEF"/>
    <w:rsid w:val="0087546C"/>
    <w:rsid w:val="008756E2"/>
    <w:rsid w:val="008759A7"/>
    <w:rsid w:val="00875A13"/>
    <w:rsid w:val="00875AFA"/>
    <w:rsid w:val="00875BBB"/>
    <w:rsid w:val="00875CB3"/>
    <w:rsid w:val="00875DD0"/>
    <w:rsid w:val="00875E46"/>
    <w:rsid w:val="00875F38"/>
    <w:rsid w:val="008760AB"/>
    <w:rsid w:val="00876301"/>
    <w:rsid w:val="008764F3"/>
    <w:rsid w:val="008766F5"/>
    <w:rsid w:val="00876A29"/>
    <w:rsid w:val="00876C7D"/>
    <w:rsid w:val="00876F19"/>
    <w:rsid w:val="0087711A"/>
    <w:rsid w:val="00877126"/>
    <w:rsid w:val="008775AF"/>
    <w:rsid w:val="00877628"/>
    <w:rsid w:val="0087786B"/>
    <w:rsid w:val="00877BB1"/>
    <w:rsid w:val="00880075"/>
    <w:rsid w:val="008803C9"/>
    <w:rsid w:val="008804AE"/>
    <w:rsid w:val="008807C6"/>
    <w:rsid w:val="008808D8"/>
    <w:rsid w:val="00880AA6"/>
    <w:rsid w:val="00880D7C"/>
    <w:rsid w:val="00880D93"/>
    <w:rsid w:val="00881194"/>
    <w:rsid w:val="00881218"/>
    <w:rsid w:val="008814EB"/>
    <w:rsid w:val="008817DA"/>
    <w:rsid w:val="0088180B"/>
    <w:rsid w:val="008819F7"/>
    <w:rsid w:val="00881CCC"/>
    <w:rsid w:val="00881ECE"/>
    <w:rsid w:val="0088232E"/>
    <w:rsid w:val="0088253E"/>
    <w:rsid w:val="00882A59"/>
    <w:rsid w:val="00882C6F"/>
    <w:rsid w:val="00882D99"/>
    <w:rsid w:val="00883285"/>
    <w:rsid w:val="008838B4"/>
    <w:rsid w:val="008838F0"/>
    <w:rsid w:val="008839B4"/>
    <w:rsid w:val="008839DA"/>
    <w:rsid w:val="008848C6"/>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860"/>
    <w:rsid w:val="00890AC9"/>
    <w:rsid w:val="00890B01"/>
    <w:rsid w:val="00890B4D"/>
    <w:rsid w:val="00890B93"/>
    <w:rsid w:val="00890CED"/>
    <w:rsid w:val="00890D0D"/>
    <w:rsid w:val="00890F57"/>
    <w:rsid w:val="0089167A"/>
    <w:rsid w:val="00891740"/>
    <w:rsid w:val="00891755"/>
    <w:rsid w:val="00891833"/>
    <w:rsid w:val="00891C34"/>
    <w:rsid w:val="00891DEF"/>
    <w:rsid w:val="00891E63"/>
    <w:rsid w:val="0089218F"/>
    <w:rsid w:val="008922CD"/>
    <w:rsid w:val="008923D1"/>
    <w:rsid w:val="00892575"/>
    <w:rsid w:val="00892719"/>
    <w:rsid w:val="0089289E"/>
    <w:rsid w:val="008928DD"/>
    <w:rsid w:val="00892B86"/>
    <w:rsid w:val="00892F5C"/>
    <w:rsid w:val="00893098"/>
    <w:rsid w:val="00893332"/>
    <w:rsid w:val="008933AC"/>
    <w:rsid w:val="0089340C"/>
    <w:rsid w:val="008935AC"/>
    <w:rsid w:val="008936F3"/>
    <w:rsid w:val="0089381F"/>
    <w:rsid w:val="00893B94"/>
    <w:rsid w:val="00893DFD"/>
    <w:rsid w:val="00893FE8"/>
    <w:rsid w:val="00894380"/>
    <w:rsid w:val="00894435"/>
    <w:rsid w:val="008946F6"/>
    <w:rsid w:val="008948E6"/>
    <w:rsid w:val="00894993"/>
    <w:rsid w:val="00895037"/>
    <w:rsid w:val="00895568"/>
    <w:rsid w:val="00895717"/>
    <w:rsid w:val="008959CB"/>
    <w:rsid w:val="00895D3F"/>
    <w:rsid w:val="00895D8E"/>
    <w:rsid w:val="00895DC9"/>
    <w:rsid w:val="00895DCE"/>
    <w:rsid w:val="00895E7F"/>
    <w:rsid w:val="00895FC5"/>
    <w:rsid w:val="00896651"/>
    <w:rsid w:val="00896FDE"/>
    <w:rsid w:val="00896FFC"/>
    <w:rsid w:val="0089720D"/>
    <w:rsid w:val="00897269"/>
    <w:rsid w:val="008972A4"/>
    <w:rsid w:val="008975B4"/>
    <w:rsid w:val="008977B8"/>
    <w:rsid w:val="008979E1"/>
    <w:rsid w:val="00897AB7"/>
    <w:rsid w:val="00897AD0"/>
    <w:rsid w:val="00897C7F"/>
    <w:rsid w:val="00897E96"/>
    <w:rsid w:val="008A016D"/>
    <w:rsid w:val="008A020E"/>
    <w:rsid w:val="008A0419"/>
    <w:rsid w:val="008A070A"/>
    <w:rsid w:val="008A096E"/>
    <w:rsid w:val="008A0B8C"/>
    <w:rsid w:val="008A0C6F"/>
    <w:rsid w:val="008A0E61"/>
    <w:rsid w:val="008A111B"/>
    <w:rsid w:val="008A11B6"/>
    <w:rsid w:val="008A121F"/>
    <w:rsid w:val="008A1456"/>
    <w:rsid w:val="008A1A5F"/>
    <w:rsid w:val="008A1CC1"/>
    <w:rsid w:val="008A1E38"/>
    <w:rsid w:val="008A20AF"/>
    <w:rsid w:val="008A218F"/>
    <w:rsid w:val="008A22D5"/>
    <w:rsid w:val="008A257F"/>
    <w:rsid w:val="008A2A37"/>
    <w:rsid w:val="008A2D39"/>
    <w:rsid w:val="008A2D98"/>
    <w:rsid w:val="008A2E6C"/>
    <w:rsid w:val="008A2FA3"/>
    <w:rsid w:val="008A32E7"/>
    <w:rsid w:val="008A3352"/>
    <w:rsid w:val="008A3632"/>
    <w:rsid w:val="008A3683"/>
    <w:rsid w:val="008A3AB5"/>
    <w:rsid w:val="008A43E4"/>
    <w:rsid w:val="008A4A34"/>
    <w:rsid w:val="008A4CDD"/>
    <w:rsid w:val="008A502C"/>
    <w:rsid w:val="008A5178"/>
    <w:rsid w:val="008A51C1"/>
    <w:rsid w:val="008A5479"/>
    <w:rsid w:val="008A576C"/>
    <w:rsid w:val="008A5B3A"/>
    <w:rsid w:val="008A5BE6"/>
    <w:rsid w:val="008A5DD1"/>
    <w:rsid w:val="008A5E89"/>
    <w:rsid w:val="008A6B65"/>
    <w:rsid w:val="008A6E11"/>
    <w:rsid w:val="008A7189"/>
    <w:rsid w:val="008A777C"/>
    <w:rsid w:val="008A77C5"/>
    <w:rsid w:val="008A787F"/>
    <w:rsid w:val="008A78F4"/>
    <w:rsid w:val="008A79F7"/>
    <w:rsid w:val="008A7CB5"/>
    <w:rsid w:val="008A7ED0"/>
    <w:rsid w:val="008A7F58"/>
    <w:rsid w:val="008B0135"/>
    <w:rsid w:val="008B0270"/>
    <w:rsid w:val="008B036F"/>
    <w:rsid w:val="008B05D0"/>
    <w:rsid w:val="008B066E"/>
    <w:rsid w:val="008B1213"/>
    <w:rsid w:val="008B14B2"/>
    <w:rsid w:val="008B199C"/>
    <w:rsid w:val="008B1E8B"/>
    <w:rsid w:val="008B222E"/>
    <w:rsid w:val="008B234F"/>
    <w:rsid w:val="008B2445"/>
    <w:rsid w:val="008B245C"/>
    <w:rsid w:val="008B25FC"/>
    <w:rsid w:val="008B26CE"/>
    <w:rsid w:val="008B2711"/>
    <w:rsid w:val="008B2915"/>
    <w:rsid w:val="008B307D"/>
    <w:rsid w:val="008B3550"/>
    <w:rsid w:val="008B3A2E"/>
    <w:rsid w:val="008B3CCD"/>
    <w:rsid w:val="008B3E06"/>
    <w:rsid w:val="008B3F89"/>
    <w:rsid w:val="008B4A22"/>
    <w:rsid w:val="008B4AD7"/>
    <w:rsid w:val="008B4F77"/>
    <w:rsid w:val="008B50E1"/>
    <w:rsid w:val="008B5225"/>
    <w:rsid w:val="008B5257"/>
    <w:rsid w:val="008B55D3"/>
    <w:rsid w:val="008B579E"/>
    <w:rsid w:val="008B5C07"/>
    <w:rsid w:val="008B61B5"/>
    <w:rsid w:val="008B7428"/>
    <w:rsid w:val="008B747E"/>
    <w:rsid w:val="008B7595"/>
    <w:rsid w:val="008B7695"/>
    <w:rsid w:val="008B772D"/>
    <w:rsid w:val="008B7E27"/>
    <w:rsid w:val="008B7E34"/>
    <w:rsid w:val="008B7F5E"/>
    <w:rsid w:val="008C00BE"/>
    <w:rsid w:val="008C0255"/>
    <w:rsid w:val="008C04E5"/>
    <w:rsid w:val="008C0A1B"/>
    <w:rsid w:val="008C0B4F"/>
    <w:rsid w:val="008C0EE4"/>
    <w:rsid w:val="008C0F7D"/>
    <w:rsid w:val="008C112F"/>
    <w:rsid w:val="008C1241"/>
    <w:rsid w:val="008C1533"/>
    <w:rsid w:val="008C188F"/>
    <w:rsid w:val="008C196E"/>
    <w:rsid w:val="008C1EA3"/>
    <w:rsid w:val="008C1F2A"/>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203"/>
    <w:rsid w:val="008C330A"/>
    <w:rsid w:val="008C3360"/>
    <w:rsid w:val="008C3FB9"/>
    <w:rsid w:val="008C40BB"/>
    <w:rsid w:val="008C4AD0"/>
    <w:rsid w:val="008C4AFA"/>
    <w:rsid w:val="008C4B59"/>
    <w:rsid w:val="008C4CF7"/>
    <w:rsid w:val="008C50E1"/>
    <w:rsid w:val="008C5573"/>
    <w:rsid w:val="008C5698"/>
    <w:rsid w:val="008C5B81"/>
    <w:rsid w:val="008C5CD0"/>
    <w:rsid w:val="008C5D8F"/>
    <w:rsid w:val="008C5E20"/>
    <w:rsid w:val="008C60E1"/>
    <w:rsid w:val="008C6224"/>
    <w:rsid w:val="008C6612"/>
    <w:rsid w:val="008C6806"/>
    <w:rsid w:val="008C68D7"/>
    <w:rsid w:val="008C6EC4"/>
    <w:rsid w:val="008C767E"/>
    <w:rsid w:val="008C7949"/>
    <w:rsid w:val="008C7C82"/>
    <w:rsid w:val="008C7D2E"/>
    <w:rsid w:val="008C7E6C"/>
    <w:rsid w:val="008C7FDC"/>
    <w:rsid w:val="008D0137"/>
    <w:rsid w:val="008D020C"/>
    <w:rsid w:val="008D0237"/>
    <w:rsid w:val="008D034A"/>
    <w:rsid w:val="008D0628"/>
    <w:rsid w:val="008D0854"/>
    <w:rsid w:val="008D0A7A"/>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89C"/>
    <w:rsid w:val="008D3E2C"/>
    <w:rsid w:val="008D4022"/>
    <w:rsid w:val="008D42B4"/>
    <w:rsid w:val="008D4359"/>
    <w:rsid w:val="008D441A"/>
    <w:rsid w:val="008D47E9"/>
    <w:rsid w:val="008D4896"/>
    <w:rsid w:val="008D48CD"/>
    <w:rsid w:val="008D4948"/>
    <w:rsid w:val="008D4A2B"/>
    <w:rsid w:val="008D4B09"/>
    <w:rsid w:val="008D4D26"/>
    <w:rsid w:val="008D4D53"/>
    <w:rsid w:val="008D4ECA"/>
    <w:rsid w:val="008D5196"/>
    <w:rsid w:val="008D51C4"/>
    <w:rsid w:val="008D5220"/>
    <w:rsid w:val="008D5348"/>
    <w:rsid w:val="008D53BC"/>
    <w:rsid w:val="008D54C0"/>
    <w:rsid w:val="008D579E"/>
    <w:rsid w:val="008D5849"/>
    <w:rsid w:val="008D59D4"/>
    <w:rsid w:val="008D5E94"/>
    <w:rsid w:val="008D60DB"/>
    <w:rsid w:val="008D6BB8"/>
    <w:rsid w:val="008D70A5"/>
    <w:rsid w:val="008D720B"/>
    <w:rsid w:val="008D72B7"/>
    <w:rsid w:val="008D7351"/>
    <w:rsid w:val="008D7495"/>
    <w:rsid w:val="008D7522"/>
    <w:rsid w:val="008D774A"/>
    <w:rsid w:val="008D7A5B"/>
    <w:rsid w:val="008D7CE9"/>
    <w:rsid w:val="008D7F13"/>
    <w:rsid w:val="008E028B"/>
    <w:rsid w:val="008E036C"/>
    <w:rsid w:val="008E0911"/>
    <w:rsid w:val="008E0A19"/>
    <w:rsid w:val="008E0B4F"/>
    <w:rsid w:val="008E0CFD"/>
    <w:rsid w:val="008E1265"/>
    <w:rsid w:val="008E139F"/>
    <w:rsid w:val="008E1547"/>
    <w:rsid w:val="008E1644"/>
    <w:rsid w:val="008E16F0"/>
    <w:rsid w:val="008E1D93"/>
    <w:rsid w:val="008E1F12"/>
    <w:rsid w:val="008E2149"/>
    <w:rsid w:val="008E21DA"/>
    <w:rsid w:val="008E2545"/>
    <w:rsid w:val="008E267B"/>
    <w:rsid w:val="008E2714"/>
    <w:rsid w:val="008E2D19"/>
    <w:rsid w:val="008E2DAE"/>
    <w:rsid w:val="008E2EB9"/>
    <w:rsid w:val="008E32EC"/>
    <w:rsid w:val="008E3401"/>
    <w:rsid w:val="008E3483"/>
    <w:rsid w:val="008E3714"/>
    <w:rsid w:val="008E373A"/>
    <w:rsid w:val="008E3B54"/>
    <w:rsid w:val="008E3C19"/>
    <w:rsid w:val="008E3F9B"/>
    <w:rsid w:val="008E4444"/>
    <w:rsid w:val="008E44C6"/>
    <w:rsid w:val="008E46AB"/>
    <w:rsid w:val="008E4744"/>
    <w:rsid w:val="008E4BC7"/>
    <w:rsid w:val="008E4BCB"/>
    <w:rsid w:val="008E4C0A"/>
    <w:rsid w:val="008E4DF1"/>
    <w:rsid w:val="008E4ED6"/>
    <w:rsid w:val="008E51C8"/>
    <w:rsid w:val="008E547F"/>
    <w:rsid w:val="008E56FD"/>
    <w:rsid w:val="008E5E33"/>
    <w:rsid w:val="008E5F30"/>
    <w:rsid w:val="008E624A"/>
    <w:rsid w:val="008E6317"/>
    <w:rsid w:val="008E6383"/>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3D"/>
    <w:rsid w:val="008F19EB"/>
    <w:rsid w:val="008F1AAA"/>
    <w:rsid w:val="008F1AE2"/>
    <w:rsid w:val="008F24D2"/>
    <w:rsid w:val="008F26B5"/>
    <w:rsid w:val="008F2763"/>
    <w:rsid w:val="008F27A0"/>
    <w:rsid w:val="008F29C1"/>
    <w:rsid w:val="008F2A3A"/>
    <w:rsid w:val="008F2CA7"/>
    <w:rsid w:val="008F2D38"/>
    <w:rsid w:val="008F30C2"/>
    <w:rsid w:val="008F32A4"/>
    <w:rsid w:val="008F3777"/>
    <w:rsid w:val="008F3BB1"/>
    <w:rsid w:val="008F3C58"/>
    <w:rsid w:val="008F41C8"/>
    <w:rsid w:val="008F4630"/>
    <w:rsid w:val="008F4784"/>
    <w:rsid w:val="008F4802"/>
    <w:rsid w:val="008F48B8"/>
    <w:rsid w:val="008F4933"/>
    <w:rsid w:val="008F4BDA"/>
    <w:rsid w:val="008F4E8C"/>
    <w:rsid w:val="008F536F"/>
    <w:rsid w:val="008F54EA"/>
    <w:rsid w:val="008F5666"/>
    <w:rsid w:val="008F5A33"/>
    <w:rsid w:val="008F5AD1"/>
    <w:rsid w:val="008F5E16"/>
    <w:rsid w:val="008F60BB"/>
    <w:rsid w:val="008F61A8"/>
    <w:rsid w:val="008F649F"/>
    <w:rsid w:val="008F67F7"/>
    <w:rsid w:val="008F6919"/>
    <w:rsid w:val="008F6C69"/>
    <w:rsid w:val="008F72BC"/>
    <w:rsid w:val="008F7EBA"/>
    <w:rsid w:val="008F7F46"/>
    <w:rsid w:val="009006F3"/>
    <w:rsid w:val="00900717"/>
    <w:rsid w:val="00900912"/>
    <w:rsid w:val="009009A1"/>
    <w:rsid w:val="00900CF2"/>
    <w:rsid w:val="00900E08"/>
    <w:rsid w:val="00901135"/>
    <w:rsid w:val="0090139F"/>
    <w:rsid w:val="009017E0"/>
    <w:rsid w:val="009017EE"/>
    <w:rsid w:val="00901823"/>
    <w:rsid w:val="0090190B"/>
    <w:rsid w:val="009019C5"/>
    <w:rsid w:val="00901FA5"/>
    <w:rsid w:val="0090204C"/>
    <w:rsid w:val="009021B7"/>
    <w:rsid w:val="0090223C"/>
    <w:rsid w:val="009024E1"/>
    <w:rsid w:val="00902657"/>
    <w:rsid w:val="00902746"/>
    <w:rsid w:val="00902803"/>
    <w:rsid w:val="00902B2D"/>
    <w:rsid w:val="00902BC4"/>
    <w:rsid w:val="00902BFD"/>
    <w:rsid w:val="00902EB4"/>
    <w:rsid w:val="00902F34"/>
    <w:rsid w:val="0090336B"/>
    <w:rsid w:val="009035D1"/>
    <w:rsid w:val="0090363F"/>
    <w:rsid w:val="00903832"/>
    <w:rsid w:val="00903BD4"/>
    <w:rsid w:val="0090408A"/>
    <w:rsid w:val="009040BF"/>
    <w:rsid w:val="00904230"/>
    <w:rsid w:val="00904352"/>
    <w:rsid w:val="009044AA"/>
    <w:rsid w:val="009044D4"/>
    <w:rsid w:val="009045B9"/>
    <w:rsid w:val="009046A0"/>
    <w:rsid w:val="00904918"/>
    <w:rsid w:val="0090498B"/>
    <w:rsid w:val="00904BBE"/>
    <w:rsid w:val="00904C70"/>
    <w:rsid w:val="00904CD6"/>
    <w:rsid w:val="00904E0C"/>
    <w:rsid w:val="00904F74"/>
    <w:rsid w:val="0090539D"/>
    <w:rsid w:val="00905503"/>
    <w:rsid w:val="00905663"/>
    <w:rsid w:val="0090572F"/>
    <w:rsid w:val="00905768"/>
    <w:rsid w:val="009057BA"/>
    <w:rsid w:val="009058DD"/>
    <w:rsid w:val="00905CEA"/>
    <w:rsid w:val="00905CFD"/>
    <w:rsid w:val="00905F11"/>
    <w:rsid w:val="009060B8"/>
    <w:rsid w:val="00906563"/>
    <w:rsid w:val="0090661F"/>
    <w:rsid w:val="00906AB3"/>
    <w:rsid w:val="00906BDF"/>
    <w:rsid w:val="00906C60"/>
    <w:rsid w:val="00906E77"/>
    <w:rsid w:val="009070AD"/>
    <w:rsid w:val="00907286"/>
    <w:rsid w:val="0090736B"/>
    <w:rsid w:val="00907391"/>
    <w:rsid w:val="0090740A"/>
    <w:rsid w:val="00907658"/>
    <w:rsid w:val="00907848"/>
    <w:rsid w:val="009079A9"/>
    <w:rsid w:val="00907AD1"/>
    <w:rsid w:val="00907CAB"/>
    <w:rsid w:val="0091019C"/>
    <w:rsid w:val="00910336"/>
    <w:rsid w:val="009104D5"/>
    <w:rsid w:val="009105D7"/>
    <w:rsid w:val="009105F1"/>
    <w:rsid w:val="009107AC"/>
    <w:rsid w:val="00910810"/>
    <w:rsid w:val="00910DC1"/>
    <w:rsid w:val="00910DE4"/>
    <w:rsid w:val="00911402"/>
    <w:rsid w:val="00911435"/>
    <w:rsid w:val="009114E9"/>
    <w:rsid w:val="0091154F"/>
    <w:rsid w:val="009118F2"/>
    <w:rsid w:val="009119B0"/>
    <w:rsid w:val="00911B5B"/>
    <w:rsid w:val="0091209B"/>
    <w:rsid w:val="009127BF"/>
    <w:rsid w:val="00912AC3"/>
    <w:rsid w:val="00912DD5"/>
    <w:rsid w:val="00912E51"/>
    <w:rsid w:val="00913200"/>
    <w:rsid w:val="0091323B"/>
    <w:rsid w:val="009132AC"/>
    <w:rsid w:val="009134E3"/>
    <w:rsid w:val="00913584"/>
    <w:rsid w:val="00913744"/>
    <w:rsid w:val="009137EA"/>
    <w:rsid w:val="00913D8D"/>
    <w:rsid w:val="00913F22"/>
    <w:rsid w:val="00913F97"/>
    <w:rsid w:val="00913FFF"/>
    <w:rsid w:val="00914007"/>
    <w:rsid w:val="00914266"/>
    <w:rsid w:val="00914621"/>
    <w:rsid w:val="0091477A"/>
    <w:rsid w:val="009147BF"/>
    <w:rsid w:val="0091481D"/>
    <w:rsid w:val="00914DB8"/>
    <w:rsid w:val="00915273"/>
    <w:rsid w:val="009153E0"/>
    <w:rsid w:val="0091547B"/>
    <w:rsid w:val="00915489"/>
    <w:rsid w:val="009155D0"/>
    <w:rsid w:val="00915724"/>
    <w:rsid w:val="00916069"/>
    <w:rsid w:val="009161FA"/>
    <w:rsid w:val="00916656"/>
    <w:rsid w:val="0091669B"/>
    <w:rsid w:val="009169AE"/>
    <w:rsid w:val="00916BB1"/>
    <w:rsid w:val="00916E6D"/>
    <w:rsid w:val="00916F0A"/>
    <w:rsid w:val="00916F77"/>
    <w:rsid w:val="00917165"/>
    <w:rsid w:val="00917696"/>
    <w:rsid w:val="00917750"/>
    <w:rsid w:val="00917B4E"/>
    <w:rsid w:val="00917D13"/>
    <w:rsid w:val="0092009A"/>
    <w:rsid w:val="0092013B"/>
    <w:rsid w:val="009202A5"/>
    <w:rsid w:val="0092038B"/>
    <w:rsid w:val="0092062A"/>
    <w:rsid w:val="00920631"/>
    <w:rsid w:val="0092088C"/>
    <w:rsid w:val="009215B1"/>
    <w:rsid w:val="00921858"/>
    <w:rsid w:val="00921948"/>
    <w:rsid w:val="00921CAC"/>
    <w:rsid w:val="00921DB2"/>
    <w:rsid w:val="00921DF4"/>
    <w:rsid w:val="009221AD"/>
    <w:rsid w:val="00922973"/>
    <w:rsid w:val="00922AA9"/>
    <w:rsid w:val="009230CD"/>
    <w:rsid w:val="0092377F"/>
    <w:rsid w:val="00923827"/>
    <w:rsid w:val="0092390C"/>
    <w:rsid w:val="00923CA7"/>
    <w:rsid w:val="00923FBF"/>
    <w:rsid w:val="009240EC"/>
    <w:rsid w:val="0092433B"/>
    <w:rsid w:val="00924789"/>
    <w:rsid w:val="00924AC5"/>
    <w:rsid w:val="00924DEB"/>
    <w:rsid w:val="009250F5"/>
    <w:rsid w:val="00925110"/>
    <w:rsid w:val="009251BA"/>
    <w:rsid w:val="009251E8"/>
    <w:rsid w:val="009253EC"/>
    <w:rsid w:val="00925E44"/>
    <w:rsid w:val="0092637A"/>
    <w:rsid w:val="009263C4"/>
    <w:rsid w:val="00926401"/>
    <w:rsid w:val="00926707"/>
    <w:rsid w:val="00926955"/>
    <w:rsid w:val="009269B7"/>
    <w:rsid w:val="0092739F"/>
    <w:rsid w:val="009273E0"/>
    <w:rsid w:val="00927817"/>
    <w:rsid w:val="0092781F"/>
    <w:rsid w:val="00927869"/>
    <w:rsid w:val="009279D2"/>
    <w:rsid w:val="00927BDA"/>
    <w:rsid w:val="0093007C"/>
    <w:rsid w:val="0093016F"/>
    <w:rsid w:val="00930388"/>
    <w:rsid w:val="00930551"/>
    <w:rsid w:val="00930DF7"/>
    <w:rsid w:val="00930F6D"/>
    <w:rsid w:val="00931C72"/>
    <w:rsid w:val="00931CE1"/>
    <w:rsid w:val="00931E1B"/>
    <w:rsid w:val="009321E3"/>
    <w:rsid w:val="0093232B"/>
    <w:rsid w:val="009323D9"/>
    <w:rsid w:val="0093271D"/>
    <w:rsid w:val="009327D1"/>
    <w:rsid w:val="00932834"/>
    <w:rsid w:val="0093295C"/>
    <w:rsid w:val="009329C6"/>
    <w:rsid w:val="00932A1B"/>
    <w:rsid w:val="00932C1D"/>
    <w:rsid w:val="00932EAD"/>
    <w:rsid w:val="009330BF"/>
    <w:rsid w:val="009330F9"/>
    <w:rsid w:val="009331B9"/>
    <w:rsid w:val="0093330A"/>
    <w:rsid w:val="009334C3"/>
    <w:rsid w:val="00933689"/>
    <w:rsid w:val="0093380F"/>
    <w:rsid w:val="00933A82"/>
    <w:rsid w:val="00933D1A"/>
    <w:rsid w:val="00934215"/>
    <w:rsid w:val="00934660"/>
    <w:rsid w:val="0093470E"/>
    <w:rsid w:val="0093486A"/>
    <w:rsid w:val="009349BC"/>
    <w:rsid w:val="00934ADD"/>
    <w:rsid w:val="00934B0C"/>
    <w:rsid w:val="00934EA4"/>
    <w:rsid w:val="00935108"/>
    <w:rsid w:val="009354EF"/>
    <w:rsid w:val="00935564"/>
    <w:rsid w:val="009355F3"/>
    <w:rsid w:val="00935AE2"/>
    <w:rsid w:val="00935CF9"/>
    <w:rsid w:val="00935E74"/>
    <w:rsid w:val="0093619A"/>
    <w:rsid w:val="00936486"/>
    <w:rsid w:val="00936919"/>
    <w:rsid w:val="00936B69"/>
    <w:rsid w:val="00936DF7"/>
    <w:rsid w:val="00937221"/>
    <w:rsid w:val="00937AEE"/>
    <w:rsid w:val="00937F0E"/>
    <w:rsid w:val="00940219"/>
    <w:rsid w:val="009409BF"/>
    <w:rsid w:val="00940A88"/>
    <w:rsid w:val="00940C29"/>
    <w:rsid w:val="00940C70"/>
    <w:rsid w:val="00940E24"/>
    <w:rsid w:val="00940EA7"/>
    <w:rsid w:val="00940FAD"/>
    <w:rsid w:val="00941312"/>
    <w:rsid w:val="009413D2"/>
    <w:rsid w:val="0094141A"/>
    <w:rsid w:val="00941897"/>
    <w:rsid w:val="00941AE7"/>
    <w:rsid w:val="00941B15"/>
    <w:rsid w:val="00941D73"/>
    <w:rsid w:val="00941F47"/>
    <w:rsid w:val="0094204F"/>
    <w:rsid w:val="009421C5"/>
    <w:rsid w:val="009421F7"/>
    <w:rsid w:val="009426A2"/>
    <w:rsid w:val="009426B8"/>
    <w:rsid w:val="0094279C"/>
    <w:rsid w:val="00942955"/>
    <w:rsid w:val="00942968"/>
    <w:rsid w:val="00942A9E"/>
    <w:rsid w:val="00942AD3"/>
    <w:rsid w:val="00942B21"/>
    <w:rsid w:val="00942B97"/>
    <w:rsid w:val="00942CC5"/>
    <w:rsid w:val="00942EB1"/>
    <w:rsid w:val="00942FC7"/>
    <w:rsid w:val="00943170"/>
    <w:rsid w:val="00943939"/>
    <w:rsid w:val="00943AAA"/>
    <w:rsid w:val="00943BA3"/>
    <w:rsid w:val="00943E29"/>
    <w:rsid w:val="0094439C"/>
    <w:rsid w:val="00944587"/>
    <w:rsid w:val="00944C84"/>
    <w:rsid w:val="00944D97"/>
    <w:rsid w:val="0094566B"/>
    <w:rsid w:val="00945A29"/>
    <w:rsid w:val="00945B96"/>
    <w:rsid w:val="00945F2D"/>
    <w:rsid w:val="00945F89"/>
    <w:rsid w:val="009460ED"/>
    <w:rsid w:val="009462EA"/>
    <w:rsid w:val="009468D0"/>
    <w:rsid w:val="00946A0F"/>
    <w:rsid w:val="00946A54"/>
    <w:rsid w:val="00946AF7"/>
    <w:rsid w:val="00947187"/>
    <w:rsid w:val="009475E1"/>
    <w:rsid w:val="009477F5"/>
    <w:rsid w:val="009479FB"/>
    <w:rsid w:val="00947DF7"/>
    <w:rsid w:val="00947E5E"/>
    <w:rsid w:val="00947E80"/>
    <w:rsid w:val="00947F60"/>
    <w:rsid w:val="009500CF"/>
    <w:rsid w:val="009500E4"/>
    <w:rsid w:val="00950299"/>
    <w:rsid w:val="0095073C"/>
    <w:rsid w:val="00950761"/>
    <w:rsid w:val="0095080A"/>
    <w:rsid w:val="009509C1"/>
    <w:rsid w:val="00950CD2"/>
    <w:rsid w:val="00950F47"/>
    <w:rsid w:val="009513AC"/>
    <w:rsid w:val="00951F15"/>
    <w:rsid w:val="0095207D"/>
    <w:rsid w:val="009525E0"/>
    <w:rsid w:val="0095265C"/>
    <w:rsid w:val="00952F9A"/>
    <w:rsid w:val="009531C8"/>
    <w:rsid w:val="009535A5"/>
    <w:rsid w:val="009535F9"/>
    <w:rsid w:val="009538F2"/>
    <w:rsid w:val="00953A1A"/>
    <w:rsid w:val="00953AE7"/>
    <w:rsid w:val="00953C07"/>
    <w:rsid w:val="00953D94"/>
    <w:rsid w:val="009540DD"/>
    <w:rsid w:val="009542D9"/>
    <w:rsid w:val="009547BB"/>
    <w:rsid w:val="00954922"/>
    <w:rsid w:val="009549CD"/>
    <w:rsid w:val="00954AEE"/>
    <w:rsid w:val="00954B8C"/>
    <w:rsid w:val="00954CC4"/>
    <w:rsid w:val="00954FC4"/>
    <w:rsid w:val="0095509A"/>
    <w:rsid w:val="00955505"/>
    <w:rsid w:val="0095568A"/>
    <w:rsid w:val="00955853"/>
    <w:rsid w:val="00955C90"/>
    <w:rsid w:val="00955F94"/>
    <w:rsid w:val="00956560"/>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35C"/>
    <w:rsid w:val="009605CB"/>
    <w:rsid w:val="00960982"/>
    <w:rsid w:val="009609A7"/>
    <w:rsid w:val="00960A79"/>
    <w:rsid w:val="00960EE8"/>
    <w:rsid w:val="00960F10"/>
    <w:rsid w:val="00960FBC"/>
    <w:rsid w:val="00960FC6"/>
    <w:rsid w:val="009616AB"/>
    <w:rsid w:val="0096174C"/>
    <w:rsid w:val="00961B59"/>
    <w:rsid w:val="00961BEF"/>
    <w:rsid w:val="00961DD8"/>
    <w:rsid w:val="009624F8"/>
    <w:rsid w:val="009625E7"/>
    <w:rsid w:val="00962857"/>
    <w:rsid w:val="009629D7"/>
    <w:rsid w:val="00962A3B"/>
    <w:rsid w:val="00962A9E"/>
    <w:rsid w:val="00962ABE"/>
    <w:rsid w:val="00962AFC"/>
    <w:rsid w:val="00962B3C"/>
    <w:rsid w:val="00962B8A"/>
    <w:rsid w:val="00962CD5"/>
    <w:rsid w:val="00962EFC"/>
    <w:rsid w:val="00962F77"/>
    <w:rsid w:val="00963342"/>
    <w:rsid w:val="0096350D"/>
    <w:rsid w:val="00963529"/>
    <w:rsid w:val="00963716"/>
    <w:rsid w:val="00963769"/>
    <w:rsid w:val="0096382D"/>
    <w:rsid w:val="00963BA6"/>
    <w:rsid w:val="00963BB4"/>
    <w:rsid w:val="00963E07"/>
    <w:rsid w:val="00963FF2"/>
    <w:rsid w:val="0096401E"/>
    <w:rsid w:val="00964097"/>
    <w:rsid w:val="009640E7"/>
    <w:rsid w:val="009640F5"/>
    <w:rsid w:val="0096435C"/>
    <w:rsid w:val="00964801"/>
    <w:rsid w:val="00964A21"/>
    <w:rsid w:val="00964BAC"/>
    <w:rsid w:val="00964E1A"/>
    <w:rsid w:val="00965786"/>
    <w:rsid w:val="0096585C"/>
    <w:rsid w:val="0096588D"/>
    <w:rsid w:val="00965A5A"/>
    <w:rsid w:val="00965CE9"/>
    <w:rsid w:val="00965DB4"/>
    <w:rsid w:val="00965E34"/>
    <w:rsid w:val="00965E5D"/>
    <w:rsid w:val="009662D5"/>
    <w:rsid w:val="00966346"/>
    <w:rsid w:val="00966944"/>
    <w:rsid w:val="00966D81"/>
    <w:rsid w:val="00966E50"/>
    <w:rsid w:val="00966E61"/>
    <w:rsid w:val="00966F25"/>
    <w:rsid w:val="0096755C"/>
    <w:rsid w:val="00967981"/>
    <w:rsid w:val="009679EF"/>
    <w:rsid w:val="00967ACA"/>
    <w:rsid w:val="00967BB9"/>
    <w:rsid w:val="00967D4C"/>
    <w:rsid w:val="00967DA1"/>
    <w:rsid w:val="009700A3"/>
    <w:rsid w:val="00970166"/>
    <w:rsid w:val="00970209"/>
    <w:rsid w:val="009702C1"/>
    <w:rsid w:val="009704AE"/>
    <w:rsid w:val="0097058D"/>
    <w:rsid w:val="00970612"/>
    <w:rsid w:val="0097098A"/>
    <w:rsid w:val="00970AAA"/>
    <w:rsid w:val="00970E0A"/>
    <w:rsid w:val="00970FD9"/>
    <w:rsid w:val="00971225"/>
    <w:rsid w:val="00971233"/>
    <w:rsid w:val="0097132A"/>
    <w:rsid w:val="0097171A"/>
    <w:rsid w:val="00971D30"/>
    <w:rsid w:val="00971E15"/>
    <w:rsid w:val="00971F3E"/>
    <w:rsid w:val="00971F9C"/>
    <w:rsid w:val="009720A3"/>
    <w:rsid w:val="00972A9C"/>
    <w:rsid w:val="00972CA3"/>
    <w:rsid w:val="00972E8E"/>
    <w:rsid w:val="00973001"/>
    <w:rsid w:val="009730BD"/>
    <w:rsid w:val="00973185"/>
    <w:rsid w:val="00973676"/>
    <w:rsid w:val="00973899"/>
    <w:rsid w:val="00973CDD"/>
    <w:rsid w:val="00973D5F"/>
    <w:rsid w:val="00973F34"/>
    <w:rsid w:val="00974010"/>
    <w:rsid w:val="0097438D"/>
    <w:rsid w:val="0097439F"/>
    <w:rsid w:val="009746D4"/>
    <w:rsid w:val="00974A48"/>
    <w:rsid w:val="00974CEA"/>
    <w:rsid w:val="00974CF5"/>
    <w:rsid w:val="00974FEB"/>
    <w:rsid w:val="0097529D"/>
    <w:rsid w:val="00975855"/>
    <w:rsid w:val="00975925"/>
    <w:rsid w:val="00975E5C"/>
    <w:rsid w:val="00976175"/>
    <w:rsid w:val="00976266"/>
    <w:rsid w:val="00976911"/>
    <w:rsid w:val="00976BB0"/>
    <w:rsid w:val="00976E38"/>
    <w:rsid w:val="00976E4A"/>
    <w:rsid w:val="00976E87"/>
    <w:rsid w:val="00976E95"/>
    <w:rsid w:val="00976EFD"/>
    <w:rsid w:val="009775ED"/>
    <w:rsid w:val="00977791"/>
    <w:rsid w:val="009777A8"/>
    <w:rsid w:val="00977844"/>
    <w:rsid w:val="00977848"/>
    <w:rsid w:val="009779EE"/>
    <w:rsid w:val="00977A42"/>
    <w:rsid w:val="00977AD6"/>
    <w:rsid w:val="00977BC2"/>
    <w:rsid w:val="00977BED"/>
    <w:rsid w:val="00977F74"/>
    <w:rsid w:val="00980521"/>
    <w:rsid w:val="00980523"/>
    <w:rsid w:val="009806DA"/>
    <w:rsid w:val="009807D5"/>
    <w:rsid w:val="009808F2"/>
    <w:rsid w:val="00980A45"/>
    <w:rsid w:val="00980BB9"/>
    <w:rsid w:val="00980CA8"/>
    <w:rsid w:val="00980E4B"/>
    <w:rsid w:val="00980EA4"/>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549"/>
    <w:rsid w:val="0098363C"/>
    <w:rsid w:val="00983842"/>
    <w:rsid w:val="00983885"/>
    <w:rsid w:val="0098391B"/>
    <w:rsid w:val="00983DBA"/>
    <w:rsid w:val="00984B9D"/>
    <w:rsid w:val="00984C12"/>
    <w:rsid w:val="00984C3E"/>
    <w:rsid w:val="00984D98"/>
    <w:rsid w:val="00984EAA"/>
    <w:rsid w:val="0098544A"/>
    <w:rsid w:val="00985492"/>
    <w:rsid w:val="0098550C"/>
    <w:rsid w:val="009857CA"/>
    <w:rsid w:val="00985DA5"/>
    <w:rsid w:val="00985EB2"/>
    <w:rsid w:val="00986064"/>
    <w:rsid w:val="009861BE"/>
    <w:rsid w:val="00986406"/>
    <w:rsid w:val="00986519"/>
    <w:rsid w:val="00986727"/>
    <w:rsid w:val="009867F9"/>
    <w:rsid w:val="009868BE"/>
    <w:rsid w:val="009869EB"/>
    <w:rsid w:val="00986A3F"/>
    <w:rsid w:val="00986C69"/>
    <w:rsid w:val="00986E79"/>
    <w:rsid w:val="00986FF7"/>
    <w:rsid w:val="00986FFB"/>
    <w:rsid w:val="00987220"/>
    <w:rsid w:val="0098755F"/>
    <w:rsid w:val="009877D2"/>
    <w:rsid w:val="00987EBA"/>
    <w:rsid w:val="00990033"/>
    <w:rsid w:val="0099003D"/>
    <w:rsid w:val="0099039B"/>
    <w:rsid w:val="009903AF"/>
    <w:rsid w:val="009904C6"/>
    <w:rsid w:val="00990659"/>
    <w:rsid w:val="009908EA"/>
    <w:rsid w:val="00991196"/>
    <w:rsid w:val="00991503"/>
    <w:rsid w:val="0099157F"/>
    <w:rsid w:val="0099160E"/>
    <w:rsid w:val="009923F0"/>
    <w:rsid w:val="00992906"/>
    <w:rsid w:val="00992AE6"/>
    <w:rsid w:val="00992F61"/>
    <w:rsid w:val="00992FE5"/>
    <w:rsid w:val="009931B9"/>
    <w:rsid w:val="00993249"/>
    <w:rsid w:val="009933C4"/>
    <w:rsid w:val="00993D39"/>
    <w:rsid w:val="00993DD2"/>
    <w:rsid w:val="00993E62"/>
    <w:rsid w:val="00993EBD"/>
    <w:rsid w:val="009947C2"/>
    <w:rsid w:val="00994871"/>
    <w:rsid w:val="00994917"/>
    <w:rsid w:val="00994935"/>
    <w:rsid w:val="00994AEF"/>
    <w:rsid w:val="00994C46"/>
    <w:rsid w:val="00994CC4"/>
    <w:rsid w:val="009954E3"/>
    <w:rsid w:val="00995518"/>
    <w:rsid w:val="00995615"/>
    <w:rsid w:val="009956FB"/>
    <w:rsid w:val="009959DF"/>
    <w:rsid w:val="00995C77"/>
    <w:rsid w:val="00995DF6"/>
    <w:rsid w:val="00995F53"/>
    <w:rsid w:val="0099627C"/>
    <w:rsid w:val="009965B4"/>
    <w:rsid w:val="00996B80"/>
    <w:rsid w:val="00996CAB"/>
    <w:rsid w:val="00996F5E"/>
    <w:rsid w:val="00996FB1"/>
    <w:rsid w:val="009971A4"/>
    <w:rsid w:val="00997304"/>
    <w:rsid w:val="009973AF"/>
    <w:rsid w:val="009973C9"/>
    <w:rsid w:val="009974D8"/>
    <w:rsid w:val="0099751D"/>
    <w:rsid w:val="00997674"/>
    <w:rsid w:val="009977C8"/>
    <w:rsid w:val="0099783B"/>
    <w:rsid w:val="00997AC8"/>
    <w:rsid w:val="00997BA6"/>
    <w:rsid w:val="00997DA8"/>
    <w:rsid w:val="00997E22"/>
    <w:rsid w:val="00997E74"/>
    <w:rsid w:val="009A0292"/>
    <w:rsid w:val="009A0561"/>
    <w:rsid w:val="009A09DD"/>
    <w:rsid w:val="009A0B90"/>
    <w:rsid w:val="009A0DCF"/>
    <w:rsid w:val="009A174F"/>
    <w:rsid w:val="009A1981"/>
    <w:rsid w:val="009A19BF"/>
    <w:rsid w:val="009A1E49"/>
    <w:rsid w:val="009A1EA6"/>
    <w:rsid w:val="009A211D"/>
    <w:rsid w:val="009A22BA"/>
    <w:rsid w:val="009A23C6"/>
    <w:rsid w:val="009A24C6"/>
    <w:rsid w:val="009A2B27"/>
    <w:rsid w:val="009A2EB1"/>
    <w:rsid w:val="009A2FA3"/>
    <w:rsid w:val="009A3042"/>
    <w:rsid w:val="009A3419"/>
    <w:rsid w:val="009A3BAD"/>
    <w:rsid w:val="009A3C31"/>
    <w:rsid w:val="009A3C38"/>
    <w:rsid w:val="009A3D89"/>
    <w:rsid w:val="009A3E7B"/>
    <w:rsid w:val="009A41EB"/>
    <w:rsid w:val="009A4243"/>
    <w:rsid w:val="009A42B0"/>
    <w:rsid w:val="009A43C4"/>
    <w:rsid w:val="009A45E8"/>
    <w:rsid w:val="009A4699"/>
    <w:rsid w:val="009A4917"/>
    <w:rsid w:val="009A4C34"/>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597"/>
    <w:rsid w:val="009A6C1C"/>
    <w:rsid w:val="009A6E38"/>
    <w:rsid w:val="009A6E6F"/>
    <w:rsid w:val="009A6EA5"/>
    <w:rsid w:val="009A70BE"/>
    <w:rsid w:val="009A7269"/>
    <w:rsid w:val="009A7274"/>
    <w:rsid w:val="009A74DB"/>
    <w:rsid w:val="009A7624"/>
    <w:rsid w:val="009A7670"/>
    <w:rsid w:val="009A7AB3"/>
    <w:rsid w:val="009A7B80"/>
    <w:rsid w:val="009A7C5F"/>
    <w:rsid w:val="009A7E3E"/>
    <w:rsid w:val="009B0466"/>
    <w:rsid w:val="009B0780"/>
    <w:rsid w:val="009B0AD8"/>
    <w:rsid w:val="009B1395"/>
    <w:rsid w:val="009B16B1"/>
    <w:rsid w:val="009B1732"/>
    <w:rsid w:val="009B1883"/>
    <w:rsid w:val="009B19A3"/>
    <w:rsid w:val="009B1D9E"/>
    <w:rsid w:val="009B1FB9"/>
    <w:rsid w:val="009B1FDE"/>
    <w:rsid w:val="009B2106"/>
    <w:rsid w:val="009B22B0"/>
    <w:rsid w:val="009B250C"/>
    <w:rsid w:val="009B2A07"/>
    <w:rsid w:val="009B2E5E"/>
    <w:rsid w:val="009B2FAB"/>
    <w:rsid w:val="009B3287"/>
    <w:rsid w:val="009B33E5"/>
    <w:rsid w:val="009B3429"/>
    <w:rsid w:val="009B36F8"/>
    <w:rsid w:val="009B39CE"/>
    <w:rsid w:val="009B3ABB"/>
    <w:rsid w:val="009B3D6E"/>
    <w:rsid w:val="009B4058"/>
    <w:rsid w:val="009B4183"/>
    <w:rsid w:val="009B44B2"/>
    <w:rsid w:val="009B4566"/>
    <w:rsid w:val="009B4B09"/>
    <w:rsid w:val="009B4B7A"/>
    <w:rsid w:val="009B4E59"/>
    <w:rsid w:val="009B50FB"/>
    <w:rsid w:val="009B52C3"/>
    <w:rsid w:val="009B5383"/>
    <w:rsid w:val="009B539C"/>
    <w:rsid w:val="009B5534"/>
    <w:rsid w:val="009B5766"/>
    <w:rsid w:val="009B5B6F"/>
    <w:rsid w:val="009B5D64"/>
    <w:rsid w:val="009B61B8"/>
    <w:rsid w:val="009B631E"/>
    <w:rsid w:val="009B6437"/>
    <w:rsid w:val="009B6664"/>
    <w:rsid w:val="009B66ED"/>
    <w:rsid w:val="009B6C6D"/>
    <w:rsid w:val="009B71AF"/>
    <w:rsid w:val="009B7201"/>
    <w:rsid w:val="009B7236"/>
    <w:rsid w:val="009B74FD"/>
    <w:rsid w:val="009B7648"/>
    <w:rsid w:val="009B7A7E"/>
    <w:rsid w:val="009B7BBD"/>
    <w:rsid w:val="009C00E6"/>
    <w:rsid w:val="009C0428"/>
    <w:rsid w:val="009C0530"/>
    <w:rsid w:val="009C094A"/>
    <w:rsid w:val="009C0A6E"/>
    <w:rsid w:val="009C0C9F"/>
    <w:rsid w:val="009C0ECA"/>
    <w:rsid w:val="009C106B"/>
    <w:rsid w:val="009C1326"/>
    <w:rsid w:val="009C18FE"/>
    <w:rsid w:val="009C1988"/>
    <w:rsid w:val="009C1A05"/>
    <w:rsid w:val="009C1AD2"/>
    <w:rsid w:val="009C1AFE"/>
    <w:rsid w:val="009C1CA5"/>
    <w:rsid w:val="009C1D07"/>
    <w:rsid w:val="009C1FD2"/>
    <w:rsid w:val="009C209A"/>
    <w:rsid w:val="009C20A0"/>
    <w:rsid w:val="009C217D"/>
    <w:rsid w:val="009C2308"/>
    <w:rsid w:val="009C2621"/>
    <w:rsid w:val="009C2726"/>
    <w:rsid w:val="009C2F60"/>
    <w:rsid w:val="009C3296"/>
    <w:rsid w:val="009C36A1"/>
    <w:rsid w:val="009C3E92"/>
    <w:rsid w:val="009C4054"/>
    <w:rsid w:val="009C4418"/>
    <w:rsid w:val="009C4627"/>
    <w:rsid w:val="009C47EE"/>
    <w:rsid w:val="009C4830"/>
    <w:rsid w:val="009C484D"/>
    <w:rsid w:val="009C4D3E"/>
    <w:rsid w:val="009C4F13"/>
    <w:rsid w:val="009C505E"/>
    <w:rsid w:val="009C5198"/>
    <w:rsid w:val="009C5724"/>
    <w:rsid w:val="009C5820"/>
    <w:rsid w:val="009C599F"/>
    <w:rsid w:val="009C59C2"/>
    <w:rsid w:val="009C5A65"/>
    <w:rsid w:val="009C5AA2"/>
    <w:rsid w:val="009C5DC6"/>
    <w:rsid w:val="009C5F0D"/>
    <w:rsid w:val="009C5F73"/>
    <w:rsid w:val="009C5FD9"/>
    <w:rsid w:val="009C6006"/>
    <w:rsid w:val="009C639B"/>
    <w:rsid w:val="009C63A0"/>
    <w:rsid w:val="009C6437"/>
    <w:rsid w:val="009C65AE"/>
    <w:rsid w:val="009C6AED"/>
    <w:rsid w:val="009C6B2D"/>
    <w:rsid w:val="009C6D4C"/>
    <w:rsid w:val="009C6D5C"/>
    <w:rsid w:val="009C6F48"/>
    <w:rsid w:val="009C6FC0"/>
    <w:rsid w:val="009C70F5"/>
    <w:rsid w:val="009C7475"/>
    <w:rsid w:val="009C799D"/>
    <w:rsid w:val="009C7AF5"/>
    <w:rsid w:val="009C7B0D"/>
    <w:rsid w:val="009C7BA5"/>
    <w:rsid w:val="009C7EBB"/>
    <w:rsid w:val="009C7F0A"/>
    <w:rsid w:val="009D0011"/>
    <w:rsid w:val="009D006A"/>
    <w:rsid w:val="009D01F6"/>
    <w:rsid w:val="009D026F"/>
    <w:rsid w:val="009D035D"/>
    <w:rsid w:val="009D046A"/>
    <w:rsid w:val="009D0A0A"/>
    <w:rsid w:val="009D0BE4"/>
    <w:rsid w:val="009D18EC"/>
    <w:rsid w:val="009D19AB"/>
    <w:rsid w:val="009D1B0C"/>
    <w:rsid w:val="009D1D67"/>
    <w:rsid w:val="009D1D68"/>
    <w:rsid w:val="009D1E49"/>
    <w:rsid w:val="009D205F"/>
    <w:rsid w:val="009D2098"/>
    <w:rsid w:val="009D2ADE"/>
    <w:rsid w:val="009D2B21"/>
    <w:rsid w:val="009D2B89"/>
    <w:rsid w:val="009D2CE8"/>
    <w:rsid w:val="009D2DFC"/>
    <w:rsid w:val="009D2EC5"/>
    <w:rsid w:val="009D3243"/>
    <w:rsid w:val="009D34B0"/>
    <w:rsid w:val="009D3660"/>
    <w:rsid w:val="009D38DA"/>
    <w:rsid w:val="009D3A12"/>
    <w:rsid w:val="009D3A78"/>
    <w:rsid w:val="009D3BC6"/>
    <w:rsid w:val="009D3C64"/>
    <w:rsid w:val="009D3DBE"/>
    <w:rsid w:val="009D42D4"/>
    <w:rsid w:val="009D44B0"/>
    <w:rsid w:val="009D47BA"/>
    <w:rsid w:val="009D48E3"/>
    <w:rsid w:val="009D49BC"/>
    <w:rsid w:val="009D4F8A"/>
    <w:rsid w:val="009D5570"/>
    <w:rsid w:val="009D5704"/>
    <w:rsid w:val="009D5808"/>
    <w:rsid w:val="009D5C87"/>
    <w:rsid w:val="009D5C8A"/>
    <w:rsid w:val="009D5CB6"/>
    <w:rsid w:val="009D5EAE"/>
    <w:rsid w:val="009D5EEC"/>
    <w:rsid w:val="009D6424"/>
    <w:rsid w:val="009D6893"/>
    <w:rsid w:val="009D6D3F"/>
    <w:rsid w:val="009D6D59"/>
    <w:rsid w:val="009D718F"/>
    <w:rsid w:val="009D7436"/>
    <w:rsid w:val="009D7787"/>
    <w:rsid w:val="009D781C"/>
    <w:rsid w:val="009D78BF"/>
    <w:rsid w:val="009D78F1"/>
    <w:rsid w:val="009D793A"/>
    <w:rsid w:val="009D7988"/>
    <w:rsid w:val="009D7A32"/>
    <w:rsid w:val="009D7B1E"/>
    <w:rsid w:val="009D7BF9"/>
    <w:rsid w:val="009D7D7D"/>
    <w:rsid w:val="009D7DA5"/>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9D2"/>
    <w:rsid w:val="009E1A32"/>
    <w:rsid w:val="009E1BB6"/>
    <w:rsid w:val="009E1C8E"/>
    <w:rsid w:val="009E1F23"/>
    <w:rsid w:val="009E20F2"/>
    <w:rsid w:val="009E2130"/>
    <w:rsid w:val="009E21C0"/>
    <w:rsid w:val="009E224B"/>
    <w:rsid w:val="009E2383"/>
    <w:rsid w:val="009E25AD"/>
    <w:rsid w:val="009E27C5"/>
    <w:rsid w:val="009E2AE4"/>
    <w:rsid w:val="009E2CFF"/>
    <w:rsid w:val="009E2E50"/>
    <w:rsid w:val="009E307A"/>
    <w:rsid w:val="009E3466"/>
    <w:rsid w:val="009E358B"/>
    <w:rsid w:val="009E3A7C"/>
    <w:rsid w:val="009E3AA3"/>
    <w:rsid w:val="009E3B25"/>
    <w:rsid w:val="009E3B54"/>
    <w:rsid w:val="009E3BC0"/>
    <w:rsid w:val="009E3FC5"/>
    <w:rsid w:val="009E454F"/>
    <w:rsid w:val="009E475A"/>
    <w:rsid w:val="009E48D7"/>
    <w:rsid w:val="009E4966"/>
    <w:rsid w:val="009E4C19"/>
    <w:rsid w:val="009E4D50"/>
    <w:rsid w:val="009E4E04"/>
    <w:rsid w:val="009E4F3C"/>
    <w:rsid w:val="009E519A"/>
    <w:rsid w:val="009E54F7"/>
    <w:rsid w:val="009E56B8"/>
    <w:rsid w:val="009E5DB7"/>
    <w:rsid w:val="009E641A"/>
    <w:rsid w:val="009E66E9"/>
    <w:rsid w:val="009E6763"/>
    <w:rsid w:val="009E6B39"/>
    <w:rsid w:val="009E6EA1"/>
    <w:rsid w:val="009E7431"/>
    <w:rsid w:val="009E74AE"/>
    <w:rsid w:val="009E773E"/>
    <w:rsid w:val="009E7742"/>
    <w:rsid w:val="009E7ADE"/>
    <w:rsid w:val="009F0200"/>
    <w:rsid w:val="009F03EB"/>
    <w:rsid w:val="009F04D1"/>
    <w:rsid w:val="009F0593"/>
    <w:rsid w:val="009F0753"/>
    <w:rsid w:val="009F0844"/>
    <w:rsid w:val="009F08A3"/>
    <w:rsid w:val="009F0D97"/>
    <w:rsid w:val="009F0DDD"/>
    <w:rsid w:val="009F0DE9"/>
    <w:rsid w:val="009F114D"/>
    <w:rsid w:val="009F13D0"/>
    <w:rsid w:val="009F15B1"/>
    <w:rsid w:val="009F1992"/>
    <w:rsid w:val="009F1C67"/>
    <w:rsid w:val="009F1DF0"/>
    <w:rsid w:val="009F1F72"/>
    <w:rsid w:val="009F22D8"/>
    <w:rsid w:val="009F233E"/>
    <w:rsid w:val="009F2430"/>
    <w:rsid w:val="009F2607"/>
    <w:rsid w:val="009F2D1A"/>
    <w:rsid w:val="009F2D4B"/>
    <w:rsid w:val="009F2D5C"/>
    <w:rsid w:val="009F2D7E"/>
    <w:rsid w:val="009F2E39"/>
    <w:rsid w:val="009F2F93"/>
    <w:rsid w:val="009F302D"/>
    <w:rsid w:val="009F30E4"/>
    <w:rsid w:val="009F314E"/>
    <w:rsid w:val="009F324B"/>
    <w:rsid w:val="009F36B1"/>
    <w:rsid w:val="009F39BD"/>
    <w:rsid w:val="009F3A77"/>
    <w:rsid w:val="009F3AA4"/>
    <w:rsid w:val="009F3AFA"/>
    <w:rsid w:val="009F3D69"/>
    <w:rsid w:val="009F3E66"/>
    <w:rsid w:val="009F40E6"/>
    <w:rsid w:val="009F433D"/>
    <w:rsid w:val="009F4726"/>
    <w:rsid w:val="009F47DB"/>
    <w:rsid w:val="009F4A76"/>
    <w:rsid w:val="009F5AC2"/>
    <w:rsid w:val="009F5C0D"/>
    <w:rsid w:val="009F5FFD"/>
    <w:rsid w:val="009F622C"/>
    <w:rsid w:val="009F628C"/>
    <w:rsid w:val="009F66E9"/>
    <w:rsid w:val="009F6896"/>
    <w:rsid w:val="009F6898"/>
    <w:rsid w:val="009F68C7"/>
    <w:rsid w:val="009F6DAA"/>
    <w:rsid w:val="009F7094"/>
    <w:rsid w:val="009F70AA"/>
    <w:rsid w:val="009F717F"/>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37"/>
    <w:rsid w:val="00A01C41"/>
    <w:rsid w:val="00A01F45"/>
    <w:rsid w:val="00A01F4B"/>
    <w:rsid w:val="00A01F54"/>
    <w:rsid w:val="00A021C9"/>
    <w:rsid w:val="00A0223C"/>
    <w:rsid w:val="00A02592"/>
    <w:rsid w:val="00A0290D"/>
    <w:rsid w:val="00A02C72"/>
    <w:rsid w:val="00A03061"/>
    <w:rsid w:val="00A032A5"/>
    <w:rsid w:val="00A0369F"/>
    <w:rsid w:val="00A0375B"/>
    <w:rsid w:val="00A03904"/>
    <w:rsid w:val="00A03EA3"/>
    <w:rsid w:val="00A03FCE"/>
    <w:rsid w:val="00A04061"/>
    <w:rsid w:val="00A041DA"/>
    <w:rsid w:val="00A0421F"/>
    <w:rsid w:val="00A046F2"/>
    <w:rsid w:val="00A047A8"/>
    <w:rsid w:val="00A04B8F"/>
    <w:rsid w:val="00A04C03"/>
    <w:rsid w:val="00A04C15"/>
    <w:rsid w:val="00A04C5D"/>
    <w:rsid w:val="00A04CC9"/>
    <w:rsid w:val="00A04E3D"/>
    <w:rsid w:val="00A053A3"/>
    <w:rsid w:val="00A059A2"/>
    <w:rsid w:val="00A05D49"/>
    <w:rsid w:val="00A05E6A"/>
    <w:rsid w:val="00A061B3"/>
    <w:rsid w:val="00A061BD"/>
    <w:rsid w:val="00A0623B"/>
    <w:rsid w:val="00A06553"/>
    <w:rsid w:val="00A06890"/>
    <w:rsid w:val="00A06938"/>
    <w:rsid w:val="00A06AFC"/>
    <w:rsid w:val="00A06C7F"/>
    <w:rsid w:val="00A06DCC"/>
    <w:rsid w:val="00A07148"/>
    <w:rsid w:val="00A07177"/>
    <w:rsid w:val="00A071ED"/>
    <w:rsid w:val="00A07236"/>
    <w:rsid w:val="00A07258"/>
    <w:rsid w:val="00A07431"/>
    <w:rsid w:val="00A077D4"/>
    <w:rsid w:val="00A07B14"/>
    <w:rsid w:val="00A07DCA"/>
    <w:rsid w:val="00A100A7"/>
    <w:rsid w:val="00A1022F"/>
    <w:rsid w:val="00A102A7"/>
    <w:rsid w:val="00A105E1"/>
    <w:rsid w:val="00A10843"/>
    <w:rsid w:val="00A10C33"/>
    <w:rsid w:val="00A10CA6"/>
    <w:rsid w:val="00A10D86"/>
    <w:rsid w:val="00A10E43"/>
    <w:rsid w:val="00A11165"/>
    <w:rsid w:val="00A11253"/>
    <w:rsid w:val="00A1150D"/>
    <w:rsid w:val="00A118B4"/>
    <w:rsid w:val="00A11C03"/>
    <w:rsid w:val="00A12536"/>
    <w:rsid w:val="00A126F2"/>
    <w:rsid w:val="00A1272C"/>
    <w:rsid w:val="00A127AA"/>
    <w:rsid w:val="00A12C49"/>
    <w:rsid w:val="00A12F55"/>
    <w:rsid w:val="00A13235"/>
    <w:rsid w:val="00A13274"/>
    <w:rsid w:val="00A132F3"/>
    <w:rsid w:val="00A13555"/>
    <w:rsid w:val="00A13624"/>
    <w:rsid w:val="00A13690"/>
    <w:rsid w:val="00A1377F"/>
    <w:rsid w:val="00A139EF"/>
    <w:rsid w:val="00A13C0A"/>
    <w:rsid w:val="00A13F7C"/>
    <w:rsid w:val="00A13F8B"/>
    <w:rsid w:val="00A13F9B"/>
    <w:rsid w:val="00A14194"/>
    <w:rsid w:val="00A141FF"/>
    <w:rsid w:val="00A1426D"/>
    <w:rsid w:val="00A1447B"/>
    <w:rsid w:val="00A144CE"/>
    <w:rsid w:val="00A147ED"/>
    <w:rsid w:val="00A14A3C"/>
    <w:rsid w:val="00A14F06"/>
    <w:rsid w:val="00A15010"/>
    <w:rsid w:val="00A15042"/>
    <w:rsid w:val="00A158EE"/>
    <w:rsid w:val="00A15A13"/>
    <w:rsid w:val="00A15CCB"/>
    <w:rsid w:val="00A15FE2"/>
    <w:rsid w:val="00A15FF6"/>
    <w:rsid w:val="00A16371"/>
    <w:rsid w:val="00A168AE"/>
    <w:rsid w:val="00A168E0"/>
    <w:rsid w:val="00A16A40"/>
    <w:rsid w:val="00A16A84"/>
    <w:rsid w:val="00A16AAD"/>
    <w:rsid w:val="00A16B2D"/>
    <w:rsid w:val="00A16B65"/>
    <w:rsid w:val="00A16E10"/>
    <w:rsid w:val="00A1706C"/>
    <w:rsid w:val="00A174D2"/>
    <w:rsid w:val="00A177E1"/>
    <w:rsid w:val="00A1789D"/>
    <w:rsid w:val="00A17A24"/>
    <w:rsid w:val="00A17CFC"/>
    <w:rsid w:val="00A17E63"/>
    <w:rsid w:val="00A17E79"/>
    <w:rsid w:val="00A20136"/>
    <w:rsid w:val="00A203BB"/>
    <w:rsid w:val="00A203E4"/>
    <w:rsid w:val="00A205B9"/>
    <w:rsid w:val="00A206D6"/>
    <w:rsid w:val="00A2085D"/>
    <w:rsid w:val="00A20C6D"/>
    <w:rsid w:val="00A20D22"/>
    <w:rsid w:val="00A20D50"/>
    <w:rsid w:val="00A2122A"/>
    <w:rsid w:val="00A213D9"/>
    <w:rsid w:val="00A2142C"/>
    <w:rsid w:val="00A21533"/>
    <w:rsid w:val="00A215A8"/>
    <w:rsid w:val="00A217A8"/>
    <w:rsid w:val="00A21AB6"/>
    <w:rsid w:val="00A21CC2"/>
    <w:rsid w:val="00A21D25"/>
    <w:rsid w:val="00A21FD8"/>
    <w:rsid w:val="00A2206D"/>
    <w:rsid w:val="00A22174"/>
    <w:rsid w:val="00A222DD"/>
    <w:rsid w:val="00A223E0"/>
    <w:rsid w:val="00A227AC"/>
    <w:rsid w:val="00A227C9"/>
    <w:rsid w:val="00A22BB4"/>
    <w:rsid w:val="00A22E1D"/>
    <w:rsid w:val="00A22E29"/>
    <w:rsid w:val="00A22E85"/>
    <w:rsid w:val="00A231E0"/>
    <w:rsid w:val="00A233A6"/>
    <w:rsid w:val="00A23630"/>
    <w:rsid w:val="00A23778"/>
    <w:rsid w:val="00A238FA"/>
    <w:rsid w:val="00A2394E"/>
    <w:rsid w:val="00A23CAC"/>
    <w:rsid w:val="00A23F36"/>
    <w:rsid w:val="00A23FD5"/>
    <w:rsid w:val="00A23FF1"/>
    <w:rsid w:val="00A241CE"/>
    <w:rsid w:val="00A2436B"/>
    <w:rsid w:val="00A24398"/>
    <w:rsid w:val="00A243EA"/>
    <w:rsid w:val="00A2442E"/>
    <w:rsid w:val="00A24AAE"/>
    <w:rsid w:val="00A25078"/>
    <w:rsid w:val="00A2535A"/>
    <w:rsid w:val="00A2537D"/>
    <w:rsid w:val="00A25735"/>
    <w:rsid w:val="00A258D8"/>
    <w:rsid w:val="00A25A3A"/>
    <w:rsid w:val="00A26030"/>
    <w:rsid w:val="00A261F8"/>
    <w:rsid w:val="00A262EA"/>
    <w:rsid w:val="00A2695E"/>
    <w:rsid w:val="00A26C3E"/>
    <w:rsid w:val="00A26E6D"/>
    <w:rsid w:val="00A27426"/>
    <w:rsid w:val="00A27461"/>
    <w:rsid w:val="00A27791"/>
    <w:rsid w:val="00A27996"/>
    <w:rsid w:val="00A27AEC"/>
    <w:rsid w:val="00A27BC9"/>
    <w:rsid w:val="00A27D72"/>
    <w:rsid w:val="00A27E2A"/>
    <w:rsid w:val="00A27E36"/>
    <w:rsid w:val="00A27F8A"/>
    <w:rsid w:val="00A30044"/>
    <w:rsid w:val="00A3020D"/>
    <w:rsid w:val="00A302F1"/>
    <w:rsid w:val="00A30532"/>
    <w:rsid w:val="00A306DB"/>
    <w:rsid w:val="00A308F1"/>
    <w:rsid w:val="00A309FF"/>
    <w:rsid w:val="00A30D46"/>
    <w:rsid w:val="00A30D7D"/>
    <w:rsid w:val="00A30E08"/>
    <w:rsid w:val="00A312DE"/>
    <w:rsid w:val="00A31544"/>
    <w:rsid w:val="00A317C8"/>
    <w:rsid w:val="00A31EA1"/>
    <w:rsid w:val="00A31F84"/>
    <w:rsid w:val="00A322DE"/>
    <w:rsid w:val="00A32441"/>
    <w:rsid w:val="00A32550"/>
    <w:rsid w:val="00A32620"/>
    <w:rsid w:val="00A32837"/>
    <w:rsid w:val="00A329A5"/>
    <w:rsid w:val="00A32AB3"/>
    <w:rsid w:val="00A3308D"/>
    <w:rsid w:val="00A330E4"/>
    <w:rsid w:val="00A33593"/>
    <w:rsid w:val="00A33BDD"/>
    <w:rsid w:val="00A33BEB"/>
    <w:rsid w:val="00A33D9F"/>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761"/>
    <w:rsid w:val="00A37804"/>
    <w:rsid w:val="00A37A16"/>
    <w:rsid w:val="00A37A60"/>
    <w:rsid w:val="00A37BA0"/>
    <w:rsid w:val="00A37D4C"/>
    <w:rsid w:val="00A37D7D"/>
    <w:rsid w:val="00A37DED"/>
    <w:rsid w:val="00A40222"/>
    <w:rsid w:val="00A40269"/>
    <w:rsid w:val="00A40335"/>
    <w:rsid w:val="00A403C8"/>
    <w:rsid w:val="00A404BC"/>
    <w:rsid w:val="00A40591"/>
    <w:rsid w:val="00A406FD"/>
    <w:rsid w:val="00A4089D"/>
    <w:rsid w:val="00A412DA"/>
    <w:rsid w:val="00A41453"/>
    <w:rsid w:val="00A4166D"/>
    <w:rsid w:val="00A416DE"/>
    <w:rsid w:val="00A41AAF"/>
    <w:rsid w:val="00A41BE6"/>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738"/>
    <w:rsid w:val="00A449D1"/>
    <w:rsid w:val="00A44D5E"/>
    <w:rsid w:val="00A44DC8"/>
    <w:rsid w:val="00A44E24"/>
    <w:rsid w:val="00A45437"/>
    <w:rsid w:val="00A4579C"/>
    <w:rsid w:val="00A45D56"/>
    <w:rsid w:val="00A45E3E"/>
    <w:rsid w:val="00A45F24"/>
    <w:rsid w:val="00A4613E"/>
    <w:rsid w:val="00A46383"/>
    <w:rsid w:val="00A4655B"/>
    <w:rsid w:val="00A4660F"/>
    <w:rsid w:val="00A46619"/>
    <w:rsid w:val="00A46838"/>
    <w:rsid w:val="00A46996"/>
    <w:rsid w:val="00A46B9E"/>
    <w:rsid w:val="00A46C7B"/>
    <w:rsid w:val="00A47212"/>
    <w:rsid w:val="00A47391"/>
    <w:rsid w:val="00A47649"/>
    <w:rsid w:val="00A478AC"/>
    <w:rsid w:val="00A47ADD"/>
    <w:rsid w:val="00A47B98"/>
    <w:rsid w:val="00A50033"/>
    <w:rsid w:val="00A50175"/>
    <w:rsid w:val="00A504C4"/>
    <w:rsid w:val="00A504D3"/>
    <w:rsid w:val="00A505B0"/>
    <w:rsid w:val="00A508FB"/>
    <w:rsid w:val="00A50BA0"/>
    <w:rsid w:val="00A50D63"/>
    <w:rsid w:val="00A50E63"/>
    <w:rsid w:val="00A50EE4"/>
    <w:rsid w:val="00A51034"/>
    <w:rsid w:val="00A511C5"/>
    <w:rsid w:val="00A51329"/>
    <w:rsid w:val="00A5133D"/>
    <w:rsid w:val="00A513E7"/>
    <w:rsid w:val="00A51592"/>
    <w:rsid w:val="00A517E8"/>
    <w:rsid w:val="00A519CA"/>
    <w:rsid w:val="00A520D5"/>
    <w:rsid w:val="00A52142"/>
    <w:rsid w:val="00A521A4"/>
    <w:rsid w:val="00A5224A"/>
    <w:rsid w:val="00A5229D"/>
    <w:rsid w:val="00A522F3"/>
    <w:rsid w:val="00A52929"/>
    <w:rsid w:val="00A52AC8"/>
    <w:rsid w:val="00A52CE2"/>
    <w:rsid w:val="00A52D5F"/>
    <w:rsid w:val="00A52E03"/>
    <w:rsid w:val="00A52FDC"/>
    <w:rsid w:val="00A53192"/>
    <w:rsid w:val="00A53238"/>
    <w:rsid w:val="00A5373C"/>
    <w:rsid w:val="00A5388E"/>
    <w:rsid w:val="00A538D4"/>
    <w:rsid w:val="00A53B1F"/>
    <w:rsid w:val="00A53BC6"/>
    <w:rsid w:val="00A53D71"/>
    <w:rsid w:val="00A53F79"/>
    <w:rsid w:val="00A53F9D"/>
    <w:rsid w:val="00A54429"/>
    <w:rsid w:val="00A5446C"/>
    <w:rsid w:val="00A5446F"/>
    <w:rsid w:val="00A54FC1"/>
    <w:rsid w:val="00A54FC7"/>
    <w:rsid w:val="00A55163"/>
    <w:rsid w:val="00A55169"/>
    <w:rsid w:val="00A55376"/>
    <w:rsid w:val="00A553DB"/>
    <w:rsid w:val="00A5553A"/>
    <w:rsid w:val="00A555F6"/>
    <w:rsid w:val="00A55817"/>
    <w:rsid w:val="00A55926"/>
    <w:rsid w:val="00A55CC6"/>
    <w:rsid w:val="00A56097"/>
    <w:rsid w:val="00A56467"/>
    <w:rsid w:val="00A5652E"/>
    <w:rsid w:val="00A567FA"/>
    <w:rsid w:val="00A56939"/>
    <w:rsid w:val="00A56EE0"/>
    <w:rsid w:val="00A5705A"/>
    <w:rsid w:val="00A57252"/>
    <w:rsid w:val="00A5741E"/>
    <w:rsid w:val="00A5782E"/>
    <w:rsid w:val="00A579F2"/>
    <w:rsid w:val="00A57C6D"/>
    <w:rsid w:val="00A57DD2"/>
    <w:rsid w:val="00A57F81"/>
    <w:rsid w:val="00A600CF"/>
    <w:rsid w:val="00A6023E"/>
    <w:rsid w:val="00A605A3"/>
    <w:rsid w:val="00A60749"/>
    <w:rsid w:val="00A6077E"/>
    <w:rsid w:val="00A60A86"/>
    <w:rsid w:val="00A60ACE"/>
    <w:rsid w:val="00A60E02"/>
    <w:rsid w:val="00A60EB5"/>
    <w:rsid w:val="00A61020"/>
    <w:rsid w:val="00A61246"/>
    <w:rsid w:val="00A612B1"/>
    <w:rsid w:val="00A61622"/>
    <w:rsid w:val="00A617D3"/>
    <w:rsid w:val="00A61D50"/>
    <w:rsid w:val="00A61DC2"/>
    <w:rsid w:val="00A621CC"/>
    <w:rsid w:val="00A62466"/>
    <w:rsid w:val="00A6247D"/>
    <w:rsid w:val="00A62722"/>
    <w:rsid w:val="00A627C6"/>
    <w:rsid w:val="00A629AA"/>
    <w:rsid w:val="00A62A13"/>
    <w:rsid w:val="00A6308C"/>
    <w:rsid w:val="00A633F5"/>
    <w:rsid w:val="00A634A0"/>
    <w:rsid w:val="00A63CC4"/>
    <w:rsid w:val="00A63E3C"/>
    <w:rsid w:val="00A63E7E"/>
    <w:rsid w:val="00A6469E"/>
    <w:rsid w:val="00A64A1E"/>
    <w:rsid w:val="00A64A9E"/>
    <w:rsid w:val="00A64D51"/>
    <w:rsid w:val="00A64DE5"/>
    <w:rsid w:val="00A64E05"/>
    <w:rsid w:val="00A65145"/>
    <w:rsid w:val="00A6519E"/>
    <w:rsid w:val="00A651F6"/>
    <w:rsid w:val="00A65347"/>
    <w:rsid w:val="00A655C6"/>
    <w:rsid w:val="00A656F1"/>
    <w:rsid w:val="00A65A14"/>
    <w:rsid w:val="00A65CAB"/>
    <w:rsid w:val="00A65D2A"/>
    <w:rsid w:val="00A660A4"/>
    <w:rsid w:val="00A66253"/>
    <w:rsid w:val="00A66272"/>
    <w:rsid w:val="00A66310"/>
    <w:rsid w:val="00A6631D"/>
    <w:rsid w:val="00A66393"/>
    <w:rsid w:val="00A663F6"/>
    <w:rsid w:val="00A666B6"/>
    <w:rsid w:val="00A66D71"/>
    <w:rsid w:val="00A66E7B"/>
    <w:rsid w:val="00A67112"/>
    <w:rsid w:val="00A67193"/>
    <w:rsid w:val="00A6752C"/>
    <w:rsid w:val="00A67A23"/>
    <w:rsid w:val="00A67A63"/>
    <w:rsid w:val="00A67D8D"/>
    <w:rsid w:val="00A70248"/>
    <w:rsid w:val="00A7029F"/>
    <w:rsid w:val="00A7083B"/>
    <w:rsid w:val="00A70E9F"/>
    <w:rsid w:val="00A70F31"/>
    <w:rsid w:val="00A71043"/>
    <w:rsid w:val="00A710ED"/>
    <w:rsid w:val="00A712A4"/>
    <w:rsid w:val="00A71593"/>
    <w:rsid w:val="00A7160B"/>
    <w:rsid w:val="00A716BD"/>
    <w:rsid w:val="00A71956"/>
    <w:rsid w:val="00A71960"/>
    <w:rsid w:val="00A71A1A"/>
    <w:rsid w:val="00A71B74"/>
    <w:rsid w:val="00A71BE1"/>
    <w:rsid w:val="00A71FCA"/>
    <w:rsid w:val="00A720BC"/>
    <w:rsid w:val="00A721AE"/>
    <w:rsid w:val="00A722C3"/>
    <w:rsid w:val="00A72363"/>
    <w:rsid w:val="00A72784"/>
    <w:rsid w:val="00A7283E"/>
    <w:rsid w:val="00A72AC8"/>
    <w:rsid w:val="00A72E43"/>
    <w:rsid w:val="00A7325C"/>
    <w:rsid w:val="00A73290"/>
    <w:rsid w:val="00A7355F"/>
    <w:rsid w:val="00A73847"/>
    <w:rsid w:val="00A7385C"/>
    <w:rsid w:val="00A739A3"/>
    <w:rsid w:val="00A73AEE"/>
    <w:rsid w:val="00A73BF9"/>
    <w:rsid w:val="00A73ED5"/>
    <w:rsid w:val="00A74112"/>
    <w:rsid w:val="00A741D1"/>
    <w:rsid w:val="00A7425A"/>
    <w:rsid w:val="00A74291"/>
    <w:rsid w:val="00A745D5"/>
    <w:rsid w:val="00A745EB"/>
    <w:rsid w:val="00A747C3"/>
    <w:rsid w:val="00A749B0"/>
    <w:rsid w:val="00A74A04"/>
    <w:rsid w:val="00A7509B"/>
    <w:rsid w:val="00A75217"/>
    <w:rsid w:val="00A7541D"/>
    <w:rsid w:val="00A75B87"/>
    <w:rsid w:val="00A75DE7"/>
    <w:rsid w:val="00A7624C"/>
    <w:rsid w:val="00A76B90"/>
    <w:rsid w:val="00A76EF7"/>
    <w:rsid w:val="00A77020"/>
    <w:rsid w:val="00A77402"/>
    <w:rsid w:val="00A77609"/>
    <w:rsid w:val="00A77A34"/>
    <w:rsid w:val="00A77BAB"/>
    <w:rsid w:val="00A8001E"/>
    <w:rsid w:val="00A8022B"/>
    <w:rsid w:val="00A80334"/>
    <w:rsid w:val="00A8078C"/>
    <w:rsid w:val="00A80E68"/>
    <w:rsid w:val="00A81734"/>
    <w:rsid w:val="00A81A50"/>
    <w:rsid w:val="00A81AC4"/>
    <w:rsid w:val="00A81CB9"/>
    <w:rsid w:val="00A81D59"/>
    <w:rsid w:val="00A820F9"/>
    <w:rsid w:val="00A823B9"/>
    <w:rsid w:val="00A8254D"/>
    <w:rsid w:val="00A825E4"/>
    <w:rsid w:val="00A82697"/>
    <w:rsid w:val="00A826BA"/>
    <w:rsid w:val="00A826BE"/>
    <w:rsid w:val="00A82831"/>
    <w:rsid w:val="00A82979"/>
    <w:rsid w:val="00A82A4F"/>
    <w:rsid w:val="00A82AAB"/>
    <w:rsid w:val="00A82D83"/>
    <w:rsid w:val="00A82E73"/>
    <w:rsid w:val="00A82FF7"/>
    <w:rsid w:val="00A831FF"/>
    <w:rsid w:val="00A8341C"/>
    <w:rsid w:val="00A83674"/>
    <w:rsid w:val="00A8378A"/>
    <w:rsid w:val="00A83E09"/>
    <w:rsid w:val="00A84056"/>
    <w:rsid w:val="00A8411A"/>
    <w:rsid w:val="00A8423E"/>
    <w:rsid w:val="00A842BE"/>
    <w:rsid w:val="00A84668"/>
    <w:rsid w:val="00A846FA"/>
    <w:rsid w:val="00A84708"/>
    <w:rsid w:val="00A84978"/>
    <w:rsid w:val="00A84E0B"/>
    <w:rsid w:val="00A84EB8"/>
    <w:rsid w:val="00A84FF8"/>
    <w:rsid w:val="00A85108"/>
    <w:rsid w:val="00A851B9"/>
    <w:rsid w:val="00A854EB"/>
    <w:rsid w:val="00A8567A"/>
    <w:rsid w:val="00A85705"/>
    <w:rsid w:val="00A85AD2"/>
    <w:rsid w:val="00A85CF7"/>
    <w:rsid w:val="00A85E12"/>
    <w:rsid w:val="00A85E1B"/>
    <w:rsid w:val="00A85EB2"/>
    <w:rsid w:val="00A85FC7"/>
    <w:rsid w:val="00A8628D"/>
    <w:rsid w:val="00A864CF"/>
    <w:rsid w:val="00A866EF"/>
    <w:rsid w:val="00A86714"/>
    <w:rsid w:val="00A86A86"/>
    <w:rsid w:val="00A86B0E"/>
    <w:rsid w:val="00A8704C"/>
    <w:rsid w:val="00A8706F"/>
    <w:rsid w:val="00A87088"/>
    <w:rsid w:val="00A87108"/>
    <w:rsid w:val="00A8754E"/>
    <w:rsid w:val="00A8770F"/>
    <w:rsid w:val="00A877A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98"/>
    <w:rsid w:val="00A914B6"/>
    <w:rsid w:val="00A918EC"/>
    <w:rsid w:val="00A91AF4"/>
    <w:rsid w:val="00A92122"/>
    <w:rsid w:val="00A923E7"/>
    <w:rsid w:val="00A923FD"/>
    <w:rsid w:val="00A925C4"/>
    <w:rsid w:val="00A925EE"/>
    <w:rsid w:val="00A92619"/>
    <w:rsid w:val="00A9295C"/>
    <w:rsid w:val="00A92A17"/>
    <w:rsid w:val="00A92B1B"/>
    <w:rsid w:val="00A92DD7"/>
    <w:rsid w:val="00A92EBF"/>
    <w:rsid w:val="00A9329D"/>
    <w:rsid w:val="00A935D8"/>
    <w:rsid w:val="00A93846"/>
    <w:rsid w:val="00A9387B"/>
    <w:rsid w:val="00A939EA"/>
    <w:rsid w:val="00A93B37"/>
    <w:rsid w:val="00A93E3D"/>
    <w:rsid w:val="00A93E73"/>
    <w:rsid w:val="00A941F9"/>
    <w:rsid w:val="00A94389"/>
    <w:rsid w:val="00A943B7"/>
    <w:rsid w:val="00A945B0"/>
    <w:rsid w:val="00A946C8"/>
    <w:rsid w:val="00A94886"/>
    <w:rsid w:val="00A9491B"/>
    <w:rsid w:val="00A94996"/>
    <w:rsid w:val="00A94B47"/>
    <w:rsid w:val="00A94FD4"/>
    <w:rsid w:val="00A94FDE"/>
    <w:rsid w:val="00A951B6"/>
    <w:rsid w:val="00A95479"/>
    <w:rsid w:val="00A95538"/>
    <w:rsid w:val="00A9581A"/>
    <w:rsid w:val="00A95900"/>
    <w:rsid w:val="00A95B6F"/>
    <w:rsid w:val="00A9662B"/>
    <w:rsid w:val="00A968D1"/>
    <w:rsid w:val="00A96C9D"/>
    <w:rsid w:val="00A96E90"/>
    <w:rsid w:val="00A9709A"/>
    <w:rsid w:val="00A972B6"/>
    <w:rsid w:val="00A97803"/>
    <w:rsid w:val="00A9790E"/>
    <w:rsid w:val="00A97D0B"/>
    <w:rsid w:val="00A97F91"/>
    <w:rsid w:val="00AA023F"/>
    <w:rsid w:val="00AA06B7"/>
    <w:rsid w:val="00AA0B85"/>
    <w:rsid w:val="00AA0BED"/>
    <w:rsid w:val="00AA0BF3"/>
    <w:rsid w:val="00AA0F0B"/>
    <w:rsid w:val="00AA134C"/>
    <w:rsid w:val="00AA176B"/>
    <w:rsid w:val="00AA1D47"/>
    <w:rsid w:val="00AA2367"/>
    <w:rsid w:val="00AA23F6"/>
    <w:rsid w:val="00AA2495"/>
    <w:rsid w:val="00AA2681"/>
    <w:rsid w:val="00AA26C2"/>
    <w:rsid w:val="00AA293F"/>
    <w:rsid w:val="00AA2AE7"/>
    <w:rsid w:val="00AA2AFF"/>
    <w:rsid w:val="00AA2BA7"/>
    <w:rsid w:val="00AA2CFA"/>
    <w:rsid w:val="00AA2E44"/>
    <w:rsid w:val="00AA2EB4"/>
    <w:rsid w:val="00AA33D0"/>
    <w:rsid w:val="00AA33FB"/>
    <w:rsid w:val="00AA34EC"/>
    <w:rsid w:val="00AA35DA"/>
    <w:rsid w:val="00AA3AAC"/>
    <w:rsid w:val="00AA3AD4"/>
    <w:rsid w:val="00AA3AE8"/>
    <w:rsid w:val="00AA3B1D"/>
    <w:rsid w:val="00AA3D35"/>
    <w:rsid w:val="00AA3EC5"/>
    <w:rsid w:val="00AA405C"/>
    <w:rsid w:val="00AA409A"/>
    <w:rsid w:val="00AA4629"/>
    <w:rsid w:val="00AA4658"/>
    <w:rsid w:val="00AA4911"/>
    <w:rsid w:val="00AA4921"/>
    <w:rsid w:val="00AA4B31"/>
    <w:rsid w:val="00AA4BDD"/>
    <w:rsid w:val="00AA4D4A"/>
    <w:rsid w:val="00AA50A0"/>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B1"/>
    <w:rsid w:val="00AA7E71"/>
    <w:rsid w:val="00AB008B"/>
    <w:rsid w:val="00AB04E4"/>
    <w:rsid w:val="00AB0764"/>
    <w:rsid w:val="00AB09F1"/>
    <w:rsid w:val="00AB0A0F"/>
    <w:rsid w:val="00AB0C83"/>
    <w:rsid w:val="00AB14CA"/>
    <w:rsid w:val="00AB1850"/>
    <w:rsid w:val="00AB1899"/>
    <w:rsid w:val="00AB1A2C"/>
    <w:rsid w:val="00AB1C5A"/>
    <w:rsid w:val="00AB1FED"/>
    <w:rsid w:val="00AB2077"/>
    <w:rsid w:val="00AB20E7"/>
    <w:rsid w:val="00AB219B"/>
    <w:rsid w:val="00AB23E1"/>
    <w:rsid w:val="00AB2683"/>
    <w:rsid w:val="00AB27F5"/>
    <w:rsid w:val="00AB289F"/>
    <w:rsid w:val="00AB2FF5"/>
    <w:rsid w:val="00AB340E"/>
    <w:rsid w:val="00AB3934"/>
    <w:rsid w:val="00AB3B78"/>
    <w:rsid w:val="00AB3C19"/>
    <w:rsid w:val="00AB3D52"/>
    <w:rsid w:val="00AB3D95"/>
    <w:rsid w:val="00AB3DE8"/>
    <w:rsid w:val="00AB44AF"/>
    <w:rsid w:val="00AB4528"/>
    <w:rsid w:val="00AB45CC"/>
    <w:rsid w:val="00AB5039"/>
    <w:rsid w:val="00AB5695"/>
    <w:rsid w:val="00AB588B"/>
    <w:rsid w:val="00AB595A"/>
    <w:rsid w:val="00AB5B12"/>
    <w:rsid w:val="00AB5CA9"/>
    <w:rsid w:val="00AB6208"/>
    <w:rsid w:val="00AB624C"/>
    <w:rsid w:val="00AB6971"/>
    <w:rsid w:val="00AB698B"/>
    <w:rsid w:val="00AB6CF8"/>
    <w:rsid w:val="00AB6E07"/>
    <w:rsid w:val="00AB6E7D"/>
    <w:rsid w:val="00AB6EAE"/>
    <w:rsid w:val="00AB7336"/>
    <w:rsid w:val="00AB7633"/>
    <w:rsid w:val="00AB7B33"/>
    <w:rsid w:val="00AB7D25"/>
    <w:rsid w:val="00AB7DB2"/>
    <w:rsid w:val="00AB7E54"/>
    <w:rsid w:val="00AB7F59"/>
    <w:rsid w:val="00AC0012"/>
    <w:rsid w:val="00AC0085"/>
    <w:rsid w:val="00AC00E8"/>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3D99"/>
    <w:rsid w:val="00AC3DB8"/>
    <w:rsid w:val="00AC4016"/>
    <w:rsid w:val="00AC41B5"/>
    <w:rsid w:val="00AC4202"/>
    <w:rsid w:val="00AC4222"/>
    <w:rsid w:val="00AC43C0"/>
    <w:rsid w:val="00AC44D1"/>
    <w:rsid w:val="00AC48B2"/>
    <w:rsid w:val="00AC4903"/>
    <w:rsid w:val="00AC49EE"/>
    <w:rsid w:val="00AC4A10"/>
    <w:rsid w:val="00AC4B64"/>
    <w:rsid w:val="00AC4DD3"/>
    <w:rsid w:val="00AC54E8"/>
    <w:rsid w:val="00AC568B"/>
    <w:rsid w:val="00AC5892"/>
    <w:rsid w:val="00AC5A11"/>
    <w:rsid w:val="00AC5C70"/>
    <w:rsid w:val="00AC60EE"/>
    <w:rsid w:val="00AC6133"/>
    <w:rsid w:val="00AC658B"/>
    <w:rsid w:val="00AC65AC"/>
    <w:rsid w:val="00AC6679"/>
    <w:rsid w:val="00AC674E"/>
    <w:rsid w:val="00AC6856"/>
    <w:rsid w:val="00AC6A15"/>
    <w:rsid w:val="00AC6B27"/>
    <w:rsid w:val="00AC6B75"/>
    <w:rsid w:val="00AC6E2D"/>
    <w:rsid w:val="00AC716C"/>
    <w:rsid w:val="00AC7341"/>
    <w:rsid w:val="00AC7370"/>
    <w:rsid w:val="00AC7C5F"/>
    <w:rsid w:val="00AC7DB5"/>
    <w:rsid w:val="00AC7FF2"/>
    <w:rsid w:val="00AD0118"/>
    <w:rsid w:val="00AD02E5"/>
    <w:rsid w:val="00AD02F7"/>
    <w:rsid w:val="00AD046D"/>
    <w:rsid w:val="00AD05BB"/>
    <w:rsid w:val="00AD06EF"/>
    <w:rsid w:val="00AD0733"/>
    <w:rsid w:val="00AD0840"/>
    <w:rsid w:val="00AD08B2"/>
    <w:rsid w:val="00AD0EB1"/>
    <w:rsid w:val="00AD1032"/>
    <w:rsid w:val="00AD166D"/>
    <w:rsid w:val="00AD1694"/>
    <w:rsid w:val="00AD1791"/>
    <w:rsid w:val="00AD2090"/>
    <w:rsid w:val="00AD20C2"/>
    <w:rsid w:val="00AD224F"/>
    <w:rsid w:val="00AD241E"/>
    <w:rsid w:val="00AD2486"/>
    <w:rsid w:val="00AD2889"/>
    <w:rsid w:val="00AD2A48"/>
    <w:rsid w:val="00AD2D4B"/>
    <w:rsid w:val="00AD2F6C"/>
    <w:rsid w:val="00AD313A"/>
    <w:rsid w:val="00AD3371"/>
    <w:rsid w:val="00AD35CD"/>
    <w:rsid w:val="00AD3792"/>
    <w:rsid w:val="00AD385D"/>
    <w:rsid w:val="00AD3C9A"/>
    <w:rsid w:val="00AD3CB9"/>
    <w:rsid w:val="00AD3E33"/>
    <w:rsid w:val="00AD427F"/>
    <w:rsid w:val="00AD457C"/>
    <w:rsid w:val="00AD4705"/>
    <w:rsid w:val="00AD48C0"/>
    <w:rsid w:val="00AD4913"/>
    <w:rsid w:val="00AD493F"/>
    <w:rsid w:val="00AD49AE"/>
    <w:rsid w:val="00AD4A7D"/>
    <w:rsid w:val="00AD4B43"/>
    <w:rsid w:val="00AD4C6E"/>
    <w:rsid w:val="00AD4E13"/>
    <w:rsid w:val="00AD4F69"/>
    <w:rsid w:val="00AD512D"/>
    <w:rsid w:val="00AD554D"/>
    <w:rsid w:val="00AD556F"/>
    <w:rsid w:val="00AD5609"/>
    <w:rsid w:val="00AD56A2"/>
    <w:rsid w:val="00AD5724"/>
    <w:rsid w:val="00AD580D"/>
    <w:rsid w:val="00AD5919"/>
    <w:rsid w:val="00AD5B68"/>
    <w:rsid w:val="00AD5DD7"/>
    <w:rsid w:val="00AD5DDD"/>
    <w:rsid w:val="00AD5E12"/>
    <w:rsid w:val="00AD5F13"/>
    <w:rsid w:val="00AD5F47"/>
    <w:rsid w:val="00AD66B2"/>
    <w:rsid w:val="00AD6CBB"/>
    <w:rsid w:val="00AD6DD6"/>
    <w:rsid w:val="00AD71D1"/>
    <w:rsid w:val="00AD7208"/>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7C"/>
    <w:rsid w:val="00AE0EAB"/>
    <w:rsid w:val="00AE107C"/>
    <w:rsid w:val="00AE10BF"/>
    <w:rsid w:val="00AE10F6"/>
    <w:rsid w:val="00AE11C2"/>
    <w:rsid w:val="00AE1266"/>
    <w:rsid w:val="00AE12BD"/>
    <w:rsid w:val="00AE14BC"/>
    <w:rsid w:val="00AE19D2"/>
    <w:rsid w:val="00AE1A44"/>
    <w:rsid w:val="00AE1D81"/>
    <w:rsid w:val="00AE21B1"/>
    <w:rsid w:val="00AE237A"/>
    <w:rsid w:val="00AE2687"/>
    <w:rsid w:val="00AE2822"/>
    <w:rsid w:val="00AE29F4"/>
    <w:rsid w:val="00AE3570"/>
    <w:rsid w:val="00AE35AE"/>
    <w:rsid w:val="00AE35B5"/>
    <w:rsid w:val="00AE35B9"/>
    <w:rsid w:val="00AE3663"/>
    <w:rsid w:val="00AE38BB"/>
    <w:rsid w:val="00AE3B94"/>
    <w:rsid w:val="00AE3D46"/>
    <w:rsid w:val="00AE3E2C"/>
    <w:rsid w:val="00AE44AE"/>
    <w:rsid w:val="00AE49E0"/>
    <w:rsid w:val="00AE49FD"/>
    <w:rsid w:val="00AE4A0D"/>
    <w:rsid w:val="00AE4E55"/>
    <w:rsid w:val="00AE510A"/>
    <w:rsid w:val="00AE54F6"/>
    <w:rsid w:val="00AE5783"/>
    <w:rsid w:val="00AE5873"/>
    <w:rsid w:val="00AE58DC"/>
    <w:rsid w:val="00AE5E6E"/>
    <w:rsid w:val="00AE5FD6"/>
    <w:rsid w:val="00AE6340"/>
    <w:rsid w:val="00AE66AF"/>
    <w:rsid w:val="00AE748B"/>
    <w:rsid w:val="00AE7800"/>
    <w:rsid w:val="00AE7801"/>
    <w:rsid w:val="00AE7A07"/>
    <w:rsid w:val="00AE7BE4"/>
    <w:rsid w:val="00AF00AC"/>
    <w:rsid w:val="00AF00D4"/>
    <w:rsid w:val="00AF02B1"/>
    <w:rsid w:val="00AF036F"/>
    <w:rsid w:val="00AF0550"/>
    <w:rsid w:val="00AF0AEB"/>
    <w:rsid w:val="00AF0BFF"/>
    <w:rsid w:val="00AF0C2F"/>
    <w:rsid w:val="00AF0C32"/>
    <w:rsid w:val="00AF0F72"/>
    <w:rsid w:val="00AF13A2"/>
    <w:rsid w:val="00AF1614"/>
    <w:rsid w:val="00AF170F"/>
    <w:rsid w:val="00AF1905"/>
    <w:rsid w:val="00AF1CEF"/>
    <w:rsid w:val="00AF1E84"/>
    <w:rsid w:val="00AF1F79"/>
    <w:rsid w:val="00AF222F"/>
    <w:rsid w:val="00AF27C7"/>
    <w:rsid w:val="00AF2DE3"/>
    <w:rsid w:val="00AF301A"/>
    <w:rsid w:val="00AF31D7"/>
    <w:rsid w:val="00AF38CC"/>
    <w:rsid w:val="00AF3A90"/>
    <w:rsid w:val="00AF3BED"/>
    <w:rsid w:val="00AF3D7C"/>
    <w:rsid w:val="00AF3FD0"/>
    <w:rsid w:val="00AF4B75"/>
    <w:rsid w:val="00AF4C37"/>
    <w:rsid w:val="00AF4D48"/>
    <w:rsid w:val="00AF5014"/>
    <w:rsid w:val="00AF5023"/>
    <w:rsid w:val="00AF50F7"/>
    <w:rsid w:val="00AF5268"/>
    <w:rsid w:val="00AF53CF"/>
    <w:rsid w:val="00AF5402"/>
    <w:rsid w:val="00AF55B4"/>
    <w:rsid w:val="00AF572F"/>
    <w:rsid w:val="00AF5771"/>
    <w:rsid w:val="00AF5986"/>
    <w:rsid w:val="00AF5B81"/>
    <w:rsid w:val="00AF5CA9"/>
    <w:rsid w:val="00AF5EA6"/>
    <w:rsid w:val="00AF61F8"/>
    <w:rsid w:val="00AF6273"/>
    <w:rsid w:val="00AF6777"/>
    <w:rsid w:val="00AF6CA5"/>
    <w:rsid w:val="00AF7254"/>
    <w:rsid w:val="00AF751A"/>
    <w:rsid w:val="00AF7622"/>
    <w:rsid w:val="00AF76DC"/>
    <w:rsid w:val="00AF773A"/>
    <w:rsid w:val="00AF7CE5"/>
    <w:rsid w:val="00B00180"/>
    <w:rsid w:val="00B001A2"/>
    <w:rsid w:val="00B003B1"/>
    <w:rsid w:val="00B004D6"/>
    <w:rsid w:val="00B00989"/>
    <w:rsid w:val="00B00D47"/>
    <w:rsid w:val="00B00DA5"/>
    <w:rsid w:val="00B01164"/>
    <w:rsid w:val="00B012A8"/>
    <w:rsid w:val="00B01530"/>
    <w:rsid w:val="00B0160B"/>
    <w:rsid w:val="00B01A02"/>
    <w:rsid w:val="00B01A26"/>
    <w:rsid w:val="00B01D36"/>
    <w:rsid w:val="00B0205D"/>
    <w:rsid w:val="00B020DC"/>
    <w:rsid w:val="00B022DF"/>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6CA"/>
    <w:rsid w:val="00B05A9D"/>
    <w:rsid w:val="00B05CA0"/>
    <w:rsid w:val="00B05CE3"/>
    <w:rsid w:val="00B05DBE"/>
    <w:rsid w:val="00B06495"/>
    <w:rsid w:val="00B066CF"/>
    <w:rsid w:val="00B06F29"/>
    <w:rsid w:val="00B07112"/>
    <w:rsid w:val="00B07120"/>
    <w:rsid w:val="00B07453"/>
    <w:rsid w:val="00B0784F"/>
    <w:rsid w:val="00B07870"/>
    <w:rsid w:val="00B07908"/>
    <w:rsid w:val="00B07A4E"/>
    <w:rsid w:val="00B07AE6"/>
    <w:rsid w:val="00B07C89"/>
    <w:rsid w:val="00B07DC0"/>
    <w:rsid w:val="00B101EA"/>
    <w:rsid w:val="00B10212"/>
    <w:rsid w:val="00B10433"/>
    <w:rsid w:val="00B10470"/>
    <w:rsid w:val="00B10603"/>
    <w:rsid w:val="00B107A2"/>
    <w:rsid w:val="00B107B0"/>
    <w:rsid w:val="00B10B79"/>
    <w:rsid w:val="00B10FA2"/>
    <w:rsid w:val="00B1138A"/>
    <w:rsid w:val="00B11A2B"/>
    <w:rsid w:val="00B11B60"/>
    <w:rsid w:val="00B11D0C"/>
    <w:rsid w:val="00B120A6"/>
    <w:rsid w:val="00B12640"/>
    <w:rsid w:val="00B12B56"/>
    <w:rsid w:val="00B12E1C"/>
    <w:rsid w:val="00B12FBB"/>
    <w:rsid w:val="00B1326D"/>
    <w:rsid w:val="00B138B0"/>
    <w:rsid w:val="00B139F5"/>
    <w:rsid w:val="00B13A09"/>
    <w:rsid w:val="00B13B9F"/>
    <w:rsid w:val="00B13D25"/>
    <w:rsid w:val="00B13E7A"/>
    <w:rsid w:val="00B14073"/>
    <w:rsid w:val="00B1442F"/>
    <w:rsid w:val="00B14664"/>
    <w:rsid w:val="00B146C2"/>
    <w:rsid w:val="00B149C3"/>
    <w:rsid w:val="00B14F3A"/>
    <w:rsid w:val="00B1525B"/>
    <w:rsid w:val="00B152AD"/>
    <w:rsid w:val="00B15602"/>
    <w:rsid w:val="00B1564F"/>
    <w:rsid w:val="00B15B7A"/>
    <w:rsid w:val="00B15BC4"/>
    <w:rsid w:val="00B15BF5"/>
    <w:rsid w:val="00B15D02"/>
    <w:rsid w:val="00B1615E"/>
    <w:rsid w:val="00B163C0"/>
    <w:rsid w:val="00B1658C"/>
    <w:rsid w:val="00B16615"/>
    <w:rsid w:val="00B16705"/>
    <w:rsid w:val="00B1679C"/>
    <w:rsid w:val="00B16857"/>
    <w:rsid w:val="00B16B6B"/>
    <w:rsid w:val="00B16EB2"/>
    <w:rsid w:val="00B17013"/>
    <w:rsid w:val="00B17130"/>
    <w:rsid w:val="00B17191"/>
    <w:rsid w:val="00B1745F"/>
    <w:rsid w:val="00B17581"/>
    <w:rsid w:val="00B175DD"/>
    <w:rsid w:val="00B177A7"/>
    <w:rsid w:val="00B17978"/>
    <w:rsid w:val="00B17B21"/>
    <w:rsid w:val="00B17D33"/>
    <w:rsid w:val="00B17E2A"/>
    <w:rsid w:val="00B17F4C"/>
    <w:rsid w:val="00B201F5"/>
    <w:rsid w:val="00B204B8"/>
    <w:rsid w:val="00B2095F"/>
    <w:rsid w:val="00B20AFF"/>
    <w:rsid w:val="00B20E78"/>
    <w:rsid w:val="00B20F05"/>
    <w:rsid w:val="00B20F1A"/>
    <w:rsid w:val="00B210D7"/>
    <w:rsid w:val="00B211DD"/>
    <w:rsid w:val="00B211DE"/>
    <w:rsid w:val="00B21665"/>
    <w:rsid w:val="00B217F3"/>
    <w:rsid w:val="00B21979"/>
    <w:rsid w:val="00B21A38"/>
    <w:rsid w:val="00B21B68"/>
    <w:rsid w:val="00B21B9D"/>
    <w:rsid w:val="00B21FE6"/>
    <w:rsid w:val="00B2277E"/>
    <w:rsid w:val="00B2293E"/>
    <w:rsid w:val="00B22A21"/>
    <w:rsid w:val="00B22BD2"/>
    <w:rsid w:val="00B22F8B"/>
    <w:rsid w:val="00B2311E"/>
    <w:rsid w:val="00B231C2"/>
    <w:rsid w:val="00B2322B"/>
    <w:rsid w:val="00B23938"/>
    <w:rsid w:val="00B23A62"/>
    <w:rsid w:val="00B23C51"/>
    <w:rsid w:val="00B2401A"/>
    <w:rsid w:val="00B240A1"/>
    <w:rsid w:val="00B241D4"/>
    <w:rsid w:val="00B243D0"/>
    <w:rsid w:val="00B24557"/>
    <w:rsid w:val="00B24B69"/>
    <w:rsid w:val="00B25094"/>
    <w:rsid w:val="00B252CE"/>
    <w:rsid w:val="00B252E9"/>
    <w:rsid w:val="00B259F6"/>
    <w:rsid w:val="00B2606D"/>
    <w:rsid w:val="00B261E7"/>
    <w:rsid w:val="00B26206"/>
    <w:rsid w:val="00B26225"/>
    <w:rsid w:val="00B2641A"/>
    <w:rsid w:val="00B26715"/>
    <w:rsid w:val="00B267B2"/>
    <w:rsid w:val="00B26906"/>
    <w:rsid w:val="00B269DF"/>
    <w:rsid w:val="00B26ACC"/>
    <w:rsid w:val="00B26BC0"/>
    <w:rsid w:val="00B26D11"/>
    <w:rsid w:val="00B26DED"/>
    <w:rsid w:val="00B271EC"/>
    <w:rsid w:val="00B272DE"/>
    <w:rsid w:val="00B27460"/>
    <w:rsid w:val="00B274FC"/>
    <w:rsid w:val="00B27811"/>
    <w:rsid w:val="00B278BA"/>
    <w:rsid w:val="00B27C7E"/>
    <w:rsid w:val="00B301F0"/>
    <w:rsid w:val="00B302EA"/>
    <w:rsid w:val="00B30657"/>
    <w:rsid w:val="00B30BA4"/>
    <w:rsid w:val="00B30C54"/>
    <w:rsid w:val="00B30C79"/>
    <w:rsid w:val="00B30DF2"/>
    <w:rsid w:val="00B30EA7"/>
    <w:rsid w:val="00B30F14"/>
    <w:rsid w:val="00B31019"/>
    <w:rsid w:val="00B315AF"/>
    <w:rsid w:val="00B31C8A"/>
    <w:rsid w:val="00B31CCF"/>
    <w:rsid w:val="00B31D42"/>
    <w:rsid w:val="00B31E32"/>
    <w:rsid w:val="00B323F7"/>
    <w:rsid w:val="00B32514"/>
    <w:rsid w:val="00B32515"/>
    <w:rsid w:val="00B3299C"/>
    <w:rsid w:val="00B32B99"/>
    <w:rsid w:val="00B3317C"/>
    <w:rsid w:val="00B332F6"/>
    <w:rsid w:val="00B334F8"/>
    <w:rsid w:val="00B3369B"/>
    <w:rsid w:val="00B336A6"/>
    <w:rsid w:val="00B33725"/>
    <w:rsid w:val="00B338C8"/>
    <w:rsid w:val="00B33932"/>
    <w:rsid w:val="00B339CD"/>
    <w:rsid w:val="00B33FDD"/>
    <w:rsid w:val="00B343EB"/>
    <w:rsid w:val="00B34A66"/>
    <w:rsid w:val="00B34AB8"/>
    <w:rsid w:val="00B34C66"/>
    <w:rsid w:val="00B34D94"/>
    <w:rsid w:val="00B34FDC"/>
    <w:rsid w:val="00B35119"/>
    <w:rsid w:val="00B35155"/>
    <w:rsid w:val="00B35257"/>
    <w:rsid w:val="00B3577E"/>
    <w:rsid w:val="00B36393"/>
    <w:rsid w:val="00B366D4"/>
    <w:rsid w:val="00B36AF4"/>
    <w:rsid w:val="00B36BC0"/>
    <w:rsid w:val="00B36BF5"/>
    <w:rsid w:val="00B36C31"/>
    <w:rsid w:val="00B370DC"/>
    <w:rsid w:val="00B37211"/>
    <w:rsid w:val="00B3764A"/>
    <w:rsid w:val="00B3792E"/>
    <w:rsid w:val="00B37DB1"/>
    <w:rsid w:val="00B4010A"/>
    <w:rsid w:val="00B4017B"/>
    <w:rsid w:val="00B404F2"/>
    <w:rsid w:val="00B407A9"/>
    <w:rsid w:val="00B40836"/>
    <w:rsid w:val="00B40AAC"/>
    <w:rsid w:val="00B41099"/>
    <w:rsid w:val="00B41103"/>
    <w:rsid w:val="00B41167"/>
    <w:rsid w:val="00B41375"/>
    <w:rsid w:val="00B416E6"/>
    <w:rsid w:val="00B41A2A"/>
    <w:rsid w:val="00B41CD6"/>
    <w:rsid w:val="00B41CE3"/>
    <w:rsid w:val="00B41DE5"/>
    <w:rsid w:val="00B41E9E"/>
    <w:rsid w:val="00B42090"/>
    <w:rsid w:val="00B42233"/>
    <w:rsid w:val="00B4224E"/>
    <w:rsid w:val="00B42274"/>
    <w:rsid w:val="00B42469"/>
    <w:rsid w:val="00B426CB"/>
    <w:rsid w:val="00B42871"/>
    <w:rsid w:val="00B42948"/>
    <w:rsid w:val="00B42B26"/>
    <w:rsid w:val="00B42CC2"/>
    <w:rsid w:val="00B42E54"/>
    <w:rsid w:val="00B43086"/>
    <w:rsid w:val="00B4349D"/>
    <w:rsid w:val="00B434E8"/>
    <w:rsid w:val="00B43851"/>
    <w:rsid w:val="00B43898"/>
    <w:rsid w:val="00B439A4"/>
    <w:rsid w:val="00B43C01"/>
    <w:rsid w:val="00B44097"/>
    <w:rsid w:val="00B440BE"/>
    <w:rsid w:val="00B44111"/>
    <w:rsid w:val="00B44174"/>
    <w:rsid w:val="00B4440D"/>
    <w:rsid w:val="00B4441D"/>
    <w:rsid w:val="00B4456E"/>
    <w:rsid w:val="00B44B3E"/>
    <w:rsid w:val="00B44CAD"/>
    <w:rsid w:val="00B44D86"/>
    <w:rsid w:val="00B44E4C"/>
    <w:rsid w:val="00B450E5"/>
    <w:rsid w:val="00B45225"/>
    <w:rsid w:val="00B4546D"/>
    <w:rsid w:val="00B45612"/>
    <w:rsid w:val="00B45B6D"/>
    <w:rsid w:val="00B46294"/>
    <w:rsid w:val="00B4655E"/>
    <w:rsid w:val="00B46E2E"/>
    <w:rsid w:val="00B46EB4"/>
    <w:rsid w:val="00B46EBC"/>
    <w:rsid w:val="00B47206"/>
    <w:rsid w:val="00B4753C"/>
    <w:rsid w:val="00B475EA"/>
    <w:rsid w:val="00B4790F"/>
    <w:rsid w:val="00B47AB7"/>
    <w:rsid w:val="00B47FD4"/>
    <w:rsid w:val="00B501DD"/>
    <w:rsid w:val="00B5020C"/>
    <w:rsid w:val="00B5054A"/>
    <w:rsid w:val="00B50562"/>
    <w:rsid w:val="00B5077B"/>
    <w:rsid w:val="00B50817"/>
    <w:rsid w:val="00B50C8A"/>
    <w:rsid w:val="00B50D31"/>
    <w:rsid w:val="00B50D41"/>
    <w:rsid w:val="00B50EEC"/>
    <w:rsid w:val="00B50F1B"/>
    <w:rsid w:val="00B511FE"/>
    <w:rsid w:val="00B51420"/>
    <w:rsid w:val="00B516B8"/>
    <w:rsid w:val="00B51957"/>
    <w:rsid w:val="00B51AD0"/>
    <w:rsid w:val="00B51C75"/>
    <w:rsid w:val="00B51FC9"/>
    <w:rsid w:val="00B523EF"/>
    <w:rsid w:val="00B524B7"/>
    <w:rsid w:val="00B527C0"/>
    <w:rsid w:val="00B52BAA"/>
    <w:rsid w:val="00B52E68"/>
    <w:rsid w:val="00B53265"/>
    <w:rsid w:val="00B53339"/>
    <w:rsid w:val="00B53351"/>
    <w:rsid w:val="00B53D42"/>
    <w:rsid w:val="00B53E1F"/>
    <w:rsid w:val="00B5421D"/>
    <w:rsid w:val="00B542DB"/>
    <w:rsid w:val="00B543B6"/>
    <w:rsid w:val="00B54636"/>
    <w:rsid w:val="00B54C90"/>
    <w:rsid w:val="00B54DD8"/>
    <w:rsid w:val="00B55680"/>
    <w:rsid w:val="00B556C3"/>
    <w:rsid w:val="00B558BD"/>
    <w:rsid w:val="00B559D8"/>
    <w:rsid w:val="00B55B67"/>
    <w:rsid w:val="00B55DA3"/>
    <w:rsid w:val="00B56070"/>
    <w:rsid w:val="00B560EF"/>
    <w:rsid w:val="00B567A5"/>
    <w:rsid w:val="00B56DCA"/>
    <w:rsid w:val="00B572C0"/>
    <w:rsid w:val="00B57318"/>
    <w:rsid w:val="00B578DB"/>
    <w:rsid w:val="00B579AF"/>
    <w:rsid w:val="00B57C3D"/>
    <w:rsid w:val="00B604DD"/>
    <w:rsid w:val="00B6079E"/>
    <w:rsid w:val="00B60E22"/>
    <w:rsid w:val="00B60E85"/>
    <w:rsid w:val="00B6107C"/>
    <w:rsid w:val="00B610C8"/>
    <w:rsid w:val="00B614FA"/>
    <w:rsid w:val="00B61929"/>
    <w:rsid w:val="00B61D1D"/>
    <w:rsid w:val="00B61D60"/>
    <w:rsid w:val="00B6216E"/>
    <w:rsid w:val="00B621A5"/>
    <w:rsid w:val="00B62746"/>
    <w:rsid w:val="00B627D6"/>
    <w:rsid w:val="00B6289A"/>
    <w:rsid w:val="00B62C7B"/>
    <w:rsid w:val="00B62E20"/>
    <w:rsid w:val="00B62E3F"/>
    <w:rsid w:val="00B62E51"/>
    <w:rsid w:val="00B631B5"/>
    <w:rsid w:val="00B631D4"/>
    <w:rsid w:val="00B632E5"/>
    <w:rsid w:val="00B63496"/>
    <w:rsid w:val="00B637C5"/>
    <w:rsid w:val="00B639F7"/>
    <w:rsid w:val="00B63BFA"/>
    <w:rsid w:val="00B63DEA"/>
    <w:rsid w:val="00B63F5F"/>
    <w:rsid w:val="00B64781"/>
    <w:rsid w:val="00B64991"/>
    <w:rsid w:val="00B649AB"/>
    <w:rsid w:val="00B64B34"/>
    <w:rsid w:val="00B64C10"/>
    <w:rsid w:val="00B64DA5"/>
    <w:rsid w:val="00B64FA4"/>
    <w:rsid w:val="00B6503D"/>
    <w:rsid w:val="00B650F4"/>
    <w:rsid w:val="00B6528A"/>
    <w:rsid w:val="00B65546"/>
    <w:rsid w:val="00B6567B"/>
    <w:rsid w:val="00B6584C"/>
    <w:rsid w:val="00B65C51"/>
    <w:rsid w:val="00B65D15"/>
    <w:rsid w:val="00B65DF9"/>
    <w:rsid w:val="00B65E99"/>
    <w:rsid w:val="00B65FFF"/>
    <w:rsid w:val="00B66006"/>
    <w:rsid w:val="00B6639E"/>
    <w:rsid w:val="00B663FF"/>
    <w:rsid w:val="00B66678"/>
    <w:rsid w:val="00B666AF"/>
    <w:rsid w:val="00B666B9"/>
    <w:rsid w:val="00B66817"/>
    <w:rsid w:val="00B66897"/>
    <w:rsid w:val="00B66A0A"/>
    <w:rsid w:val="00B66C78"/>
    <w:rsid w:val="00B66D21"/>
    <w:rsid w:val="00B66D81"/>
    <w:rsid w:val="00B66DAD"/>
    <w:rsid w:val="00B66DE0"/>
    <w:rsid w:val="00B670EA"/>
    <w:rsid w:val="00B671ED"/>
    <w:rsid w:val="00B674FD"/>
    <w:rsid w:val="00B6775F"/>
    <w:rsid w:val="00B67792"/>
    <w:rsid w:val="00B6785C"/>
    <w:rsid w:val="00B67EB9"/>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2BD"/>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621"/>
    <w:rsid w:val="00B7377E"/>
    <w:rsid w:val="00B73A12"/>
    <w:rsid w:val="00B73A2E"/>
    <w:rsid w:val="00B73C5F"/>
    <w:rsid w:val="00B73D79"/>
    <w:rsid w:val="00B73EBC"/>
    <w:rsid w:val="00B741AD"/>
    <w:rsid w:val="00B74722"/>
    <w:rsid w:val="00B7483D"/>
    <w:rsid w:val="00B749F2"/>
    <w:rsid w:val="00B74A87"/>
    <w:rsid w:val="00B74AF1"/>
    <w:rsid w:val="00B74C7A"/>
    <w:rsid w:val="00B74CE1"/>
    <w:rsid w:val="00B7509C"/>
    <w:rsid w:val="00B756C0"/>
    <w:rsid w:val="00B7593D"/>
    <w:rsid w:val="00B75FF5"/>
    <w:rsid w:val="00B7622C"/>
    <w:rsid w:val="00B763AB"/>
    <w:rsid w:val="00B764CF"/>
    <w:rsid w:val="00B7681F"/>
    <w:rsid w:val="00B76908"/>
    <w:rsid w:val="00B76B5E"/>
    <w:rsid w:val="00B774C7"/>
    <w:rsid w:val="00B774ED"/>
    <w:rsid w:val="00B77762"/>
    <w:rsid w:val="00B7792D"/>
    <w:rsid w:val="00B77973"/>
    <w:rsid w:val="00B77D77"/>
    <w:rsid w:val="00B80085"/>
    <w:rsid w:val="00B80138"/>
    <w:rsid w:val="00B80185"/>
    <w:rsid w:val="00B806A3"/>
    <w:rsid w:val="00B80C66"/>
    <w:rsid w:val="00B80CA2"/>
    <w:rsid w:val="00B81056"/>
    <w:rsid w:val="00B81202"/>
    <w:rsid w:val="00B8146A"/>
    <w:rsid w:val="00B81702"/>
    <w:rsid w:val="00B8194B"/>
    <w:rsid w:val="00B81C16"/>
    <w:rsid w:val="00B81F3C"/>
    <w:rsid w:val="00B81FD0"/>
    <w:rsid w:val="00B823EF"/>
    <w:rsid w:val="00B82C91"/>
    <w:rsid w:val="00B82F38"/>
    <w:rsid w:val="00B831E6"/>
    <w:rsid w:val="00B836BE"/>
    <w:rsid w:val="00B8407D"/>
    <w:rsid w:val="00B841EA"/>
    <w:rsid w:val="00B84266"/>
    <w:rsid w:val="00B8436C"/>
    <w:rsid w:val="00B849A3"/>
    <w:rsid w:val="00B84A70"/>
    <w:rsid w:val="00B85069"/>
    <w:rsid w:val="00B851EA"/>
    <w:rsid w:val="00B852D6"/>
    <w:rsid w:val="00B856A4"/>
    <w:rsid w:val="00B856F9"/>
    <w:rsid w:val="00B85DBE"/>
    <w:rsid w:val="00B8628A"/>
    <w:rsid w:val="00B86507"/>
    <w:rsid w:val="00B866F0"/>
    <w:rsid w:val="00B8670D"/>
    <w:rsid w:val="00B86960"/>
    <w:rsid w:val="00B869C0"/>
    <w:rsid w:val="00B86ABA"/>
    <w:rsid w:val="00B86AE4"/>
    <w:rsid w:val="00B86C71"/>
    <w:rsid w:val="00B86CD3"/>
    <w:rsid w:val="00B86E92"/>
    <w:rsid w:val="00B870CD"/>
    <w:rsid w:val="00B87125"/>
    <w:rsid w:val="00B8745B"/>
    <w:rsid w:val="00B87BE7"/>
    <w:rsid w:val="00B90297"/>
    <w:rsid w:val="00B90330"/>
    <w:rsid w:val="00B9039B"/>
    <w:rsid w:val="00B90845"/>
    <w:rsid w:val="00B90A82"/>
    <w:rsid w:val="00B90B34"/>
    <w:rsid w:val="00B90D30"/>
    <w:rsid w:val="00B90D4C"/>
    <w:rsid w:val="00B91074"/>
    <w:rsid w:val="00B91490"/>
    <w:rsid w:val="00B9160D"/>
    <w:rsid w:val="00B9167A"/>
    <w:rsid w:val="00B919F0"/>
    <w:rsid w:val="00B91B9A"/>
    <w:rsid w:val="00B91CC7"/>
    <w:rsid w:val="00B91FBC"/>
    <w:rsid w:val="00B92436"/>
    <w:rsid w:val="00B927A1"/>
    <w:rsid w:val="00B93184"/>
    <w:rsid w:val="00B93582"/>
    <w:rsid w:val="00B936AA"/>
    <w:rsid w:val="00B939EB"/>
    <w:rsid w:val="00B93A41"/>
    <w:rsid w:val="00B93B14"/>
    <w:rsid w:val="00B93B8F"/>
    <w:rsid w:val="00B93ECF"/>
    <w:rsid w:val="00B93FCE"/>
    <w:rsid w:val="00B9449E"/>
    <w:rsid w:val="00B9470E"/>
    <w:rsid w:val="00B948DF"/>
    <w:rsid w:val="00B94AE6"/>
    <w:rsid w:val="00B94B08"/>
    <w:rsid w:val="00B94D47"/>
    <w:rsid w:val="00B94E08"/>
    <w:rsid w:val="00B952AE"/>
    <w:rsid w:val="00B959DA"/>
    <w:rsid w:val="00B95B24"/>
    <w:rsid w:val="00B95FE3"/>
    <w:rsid w:val="00B963AB"/>
    <w:rsid w:val="00B96445"/>
    <w:rsid w:val="00B969F3"/>
    <w:rsid w:val="00B96CD4"/>
    <w:rsid w:val="00B96E40"/>
    <w:rsid w:val="00B9712B"/>
    <w:rsid w:val="00B97154"/>
    <w:rsid w:val="00B971AD"/>
    <w:rsid w:val="00B972E4"/>
    <w:rsid w:val="00B97447"/>
    <w:rsid w:val="00B97632"/>
    <w:rsid w:val="00B97677"/>
    <w:rsid w:val="00B97819"/>
    <w:rsid w:val="00B978BA"/>
    <w:rsid w:val="00B97D56"/>
    <w:rsid w:val="00B97D7B"/>
    <w:rsid w:val="00B97F7C"/>
    <w:rsid w:val="00B97F9F"/>
    <w:rsid w:val="00BA006B"/>
    <w:rsid w:val="00BA0470"/>
    <w:rsid w:val="00BA05D0"/>
    <w:rsid w:val="00BA0704"/>
    <w:rsid w:val="00BA084D"/>
    <w:rsid w:val="00BA0964"/>
    <w:rsid w:val="00BA0996"/>
    <w:rsid w:val="00BA0B3B"/>
    <w:rsid w:val="00BA0BEB"/>
    <w:rsid w:val="00BA12A2"/>
    <w:rsid w:val="00BA142F"/>
    <w:rsid w:val="00BA147C"/>
    <w:rsid w:val="00BA1722"/>
    <w:rsid w:val="00BA18F3"/>
    <w:rsid w:val="00BA19C4"/>
    <w:rsid w:val="00BA24BF"/>
    <w:rsid w:val="00BA288C"/>
    <w:rsid w:val="00BA289A"/>
    <w:rsid w:val="00BA2A77"/>
    <w:rsid w:val="00BA2B78"/>
    <w:rsid w:val="00BA30B7"/>
    <w:rsid w:val="00BA3126"/>
    <w:rsid w:val="00BA335B"/>
    <w:rsid w:val="00BA33B5"/>
    <w:rsid w:val="00BA3749"/>
    <w:rsid w:val="00BA37EC"/>
    <w:rsid w:val="00BA3821"/>
    <w:rsid w:val="00BA3AEC"/>
    <w:rsid w:val="00BA3DE1"/>
    <w:rsid w:val="00BA3E55"/>
    <w:rsid w:val="00BA3FC7"/>
    <w:rsid w:val="00BA4248"/>
    <w:rsid w:val="00BA438B"/>
    <w:rsid w:val="00BA4476"/>
    <w:rsid w:val="00BA44BB"/>
    <w:rsid w:val="00BA45F0"/>
    <w:rsid w:val="00BA4664"/>
    <w:rsid w:val="00BA48A3"/>
    <w:rsid w:val="00BA4B2F"/>
    <w:rsid w:val="00BA4C1D"/>
    <w:rsid w:val="00BA4E92"/>
    <w:rsid w:val="00BA518B"/>
    <w:rsid w:val="00BA5247"/>
    <w:rsid w:val="00BA5340"/>
    <w:rsid w:val="00BA5382"/>
    <w:rsid w:val="00BA53D4"/>
    <w:rsid w:val="00BA5624"/>
    <w:rsid w:val="00BA5772"/>
    <w:rsid w:val="00BA5785"/>
    <w:rsid w:val="00BA57B8"/>
    <w:rsid w:val="00BA58CC"/>
    <w:rsid w:val="00BA59B8"/>
    <w:rsid w:val="00BA5A84"/>
    <w:rsid w:val="00BA5B1E"/>
    <w:rsid w:val="00BA5B3D"/>
    <w:rsid w:val="00BA5BF6"/>
    <w:rsid w:val="00BA5DD4"/>
    <w:rsid w:val="00BA5E8A"/>
    <w:rsid w:val="00BA614B"/>
    <w:rsid w:val="00BA693C"/>
    <w:rsid w:val="00BA698E"/>
    <w:rsid w:val="00BA6AF0"/>
    <w:rsid w:val="00BA6C50"/>
    <w:rsid w:val="00BA6C5D"/>
    <w:rsid w:val="00BA7024"/>
    <w:rsid w:val="00BA72EF"/>
    <w:rsid w:val="00BA73FF"/>
    <w:rsid w:val="00BA7623"/>
    <w:rsid w:val="00BA76D1"/>
    <w:rsid w:val="00BA7A4B"/>
    <w:rsid w:val="00BA7D89"/>
    <w:rsid w:val="00BA7DCA"/>
    <w:rsid w:val="00BA7F5B"/>
    <w:rsid w:val="00BB0362"/>
    <w:rsid w:val="00BB03D5"/>
    <w:rsid w:val="00BB0508"/>
    <w:rsid w:val="00BB0558"/>
    <w:rsid w:val="00BB0D4E"/>
    <w:rsid w:val="00BB0DBB"/>
    <w:rsid w:val="00BB0DE2"/>
    <w:rsid w:val="00BB0F01"/>
    <w:rsid w:val="00BB0F70"/>
    <w:rsid w:val="00BB1317"/>
    <w:rsid w:val="00BB147F"/>
    <w:rsid w:val="00BB1792"/>
    <w:rsid w:val="00BB18C8"/>
    <w:rsid w:val="00BB1FCB"/>
    <w:rsid w:val="00BB2169"/>
    <w:rsid w:val="00BB21B7"/>
    <w:rsid w:val="00BB235F"/>
    <w:rsid w:val="00BB2367"/>
    <w:rsid w:val="00BB2389"/>
    <w:rsid w:val="00BB245C"/>
    <w:rsid w:val="00BB25F6"/>
    <w:rsid w:val="00BB266E"/>
    <w:rsid w:val="00BB2A57"/>
    <w:rsid w:val="00BB2B5F"/>
    <w:rsid w:val="00BB2BEA"/>
    <w:rsid w:val="00BB2CFB"/>
    <w:rsid w:val="00BB2EE0"/>
    <w:rsid w:val="00BB2F5F"/>
    <w:rsid w:val="00BB2F76"/>
    <w:rsid w:val="00BB3224"/>
    <w:rsid w:val="00BB327D"/>
    <w:rsid w:val="00BB3421"/>
    <w:rsid w:val="00BB3477"/>
    <w:rsid w:val="00BB393D"/>
    <w:rsid w:val="00BB399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82C"/>
    <w:rsid w:val="00BB69DC"/>
    <w:rsid w:val="00BB6A53"/>
    <w:rsid w:val="00BB6AE1"/>
    <w:rsid w:val="00BB6BC9"/>
    <w:rsid w:val="00BB6E14"/>
    <w:rsid w:val="00BB6E3A"/>
    <w:rsid w:val="00BB7040"/>
    <w:rsid w:val="00BB7155"/>
    <w:rsid w:val="00BB73F8"/>
    <w:rsid w:val="00BB747E"/>
    <w:rsid w:val="00BB7AEB"/>
    <w:rsid w:val="00BB7CC4"/>
    <w:rsid w:val="00BB7CE7"/>
    <w:rsid w:val="00BB7E2D"/>
    <w:rsid w:val="00BB7E49"/>
    <w:rsid w:val="00BC0873"/>
    <w:rsid w:val="00BC09D2"/>
    <w:rsid w:val="00BC09DB"/>
    <w:rsid w:val="00BC0ACB"/>
    <w:rsid w:val="00BC0FF9"/>
    <w:rsid w:val="00BC1252"/>
    <w:rsid w:val="00BC1274"/>
    <w:rsid w:val="00BC1410"/>
    <w:rsid w:val="00BC14AC"/>
    <w:rsid w:val="00BC1863"/>
    <w:rsid w:val="00BC186D"/>
    <w:rsid w:val="00BC1B4B"/>
    <w:rsid w:val="00BC2002"/>
    <w:rsid w:val="00BC20F5"/>
    <w:rsid w:val="00BC2555"/>
    <w:rsid w:val="00BC2733"/>
    <w:rsid w:val="00BC2888"/>
    <w:rsid w:val="00BC2D88"/>
    <w:rsid w:val="00BC2DCC"/>
    <w:rsid w:val="00BC326A"/>
    <w:rsid w:val="00BC34A7"/>
    <w:rsid w:val="00BC34AA"/>
    <w:rsid w:val="00BC3583"/>
    <w:rsid w:val="00BC35FB"/>
    <w:rsid w:val="00BC38A4"/>
    <w:rsid w:val="00BC3918"/>
    <w:rsid w:val="00BC3A49"/>
    <w:rsid w:val="00BC3B3E"/>
    <w:rsid w:val="00BC3C85"/>
    <w:rsid w:val="00BC3EDC"/>
    <w:rsid w:val="00BC41E6"/>
    <w:rsid w:val="00BC4408"/>
    <w:rsid w:val="00BC48F8"/>
    <w:rsid w:val="00BC49A1"/>
    <w:rsid w:val="00BC49B0"/>
    <w:rsid w:val="00BC4A23"/>
    <w:rsid w:val="00BC4F90"/>
    <w:rsid w:val="00BC4FC4"/>
    <w:rsid w:val="00BC5178"/>
    <w:rsid w:val="00BC540A"/>
    <w:rsid w:val="00BC5E60"/>
    <w:rsid w:val="00BC5F1C"/>
    <w:rsid w:val="00BC61B5"/>
    <w:rsid w:val="00BC6280"/>
    <w:rsid w:val="00BC6374"/>
    <w:rsid w:val="00BC6774"/>
    <w:rsid w:val="00BC6A6B"/>
    <w:rsid w:val="00BC6AEF"/>
    <w:rsid w:val="00BC6D70"/>
    <w:rsid w:val="00BC6F1C"/>
    <w:rsid w:val="00BC7162"/>
    <w:rsid w:val="00BC72DD"/>
    <w:rsid w:val="00BC7688"/>
    <w:rsid w:val="00BC76D7"/>
    <w:rsid w:val="00BC77F9"/>
    <w:rsid w:val="00BC7818"/>
    <w:rsid w:val="00BC7D73"/>
    <w:rsid w:val="00BD04CA"/>
    <w:rsid w:val="00BD05A8"/>
    <w:rsid w:val="00BD0839"/>
    <w:rsid w:val="00BD09B3"/>
    <w:rsid w:val="00BD0C9E"/>
    <w:rsid w:val="00BD0CDF"/>
    <w:rsid w:val="00BD0E9A"/>
    <w:rsid w:val="00BD0F4D"/>
    <w:rsid w:val="00BD10B9"/>
    <w:rsid w:val="00BD114A"/>
    <w:rsid w:val="00BD13EA"/>
    <w:rsid w:val="00BD16CD"/>
    <w:rsid w:val="00BD1717"/>
    <w:rsid w:val="00BD1A66"/>
    <w:rsid w:val="00BD2907"/>
    <w:rsid w:val="00BD2FA6"/>
    <w:rsid w:val="00BD3430"/>
    <w:rsid w:val="00BD34C1"/>
    <w:rsid w:val="00BD3523"/>
    <w:rsid w:val="00BD35A1"/>
    <w:rsid w:val="00BD373F"/>
    <w:rsid w:val="00BD37CC"/>
    <w:rsid w:val="00BD3819"/>
    <w:rsid w:val="00BD3952"/>
    <w:rsid w:val="00BD4422"/>
    <w:rsid w:val="00BD44ED"/>
    <w:rsid w:val="00BD45B5"/>
    <w:rsid w:val="00BD45C3"/>
    <w:rsid w:val="00BD4792"/>
    <w:rsid w:val="00BD48A1"/>
    <w:rsid w:val="00BD4968"/>
    <w:rsid w:val="00BD4BEE"/>
    <w:rsid w:val="00BD4C28"/>
    <w:rsid w:val="00BD4CFB"/>
    <w:rsid w:val="00BD4E26"/>
    <w:rsid w:val="00BD53D3"/>
    <w:rsid w:val="00BD5956"/>
    <w:rsid w:val="00BD599A"/>
    <w:rsid w:val="00BD5A44"/>
    <w:rsid w:val="00BD621B"/>
    <w:rsid w:val="00BD65CD"/>
    <w:rsid w:val="00BD6B72"/>
    <w:rsid w:val="00BD7085"/>
    <w:rsid w:val="00BD70DB"/>
    <w:rsid w:val="00BD7241"/>
    <w:rsid w:val="00BD740D"/>
    <w:rsid w:val="00BD7418"/>
    <w:rsid w:val="00BD77A8"/>
    <w:rsid w:val="00BD7980"/>
    <w:rsid w:val="00BD7D28"/>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46"/>
    <w:rsid w:val="00BE2C7E"/>
    <w:rsid w:val="00BE2D32"/>
    <w:rsid w:val="00BE2F4F"/>
    <w:rsid w:val="00BE33B3"/>
    <w:rsid w:val="00BE33D5"/>
    <w:rsid w:val="00BE3640"/>
    <w:rsid w:val="00BE36A4"/>
    <w:rsid w:val="00BE38D9"/>
    <w:rsid w:val="00BE3902"/>
    <w:rsid w:val="00BE3A48"/>
    <w:rsid w:val="00BE3DDD"/>
    <w:rsid w:val="00BE40B4"/>
    <w:rsid w:val="00BE4120"/>
    <w:rsid w:val="00BE41E2"/>
    <w:rsid w:val="00BE41EE"/>
    <w:rsid w:val="00BE428E"/>
    <w:rsid w:val="00BE4590"/>
    <w:rsid w:val="00BE465F"/>
    <w:rsid w:val="00BE48F4"/>
    <w:rsid w:val="00BE5382"/>
    <w:rsid w:val="00BE5447"/>
    <w:rsid w:val="00BE5A02"/>
    <w:rsid w:val="00BE5EAE"/>
    <w:rsid w:val="00BE5EFD"/>
    <w:rsid w:val="00BE5F0F"/>
    <w:rsid w:val="00BE5F9E"/>
    <w:rsid w:val="00BE60E4"/>
    <w:rsid w:val="00BE6868"/>
    <w:rsid w:val="00BE6902"/>
    <w:rsid w:val="00BE6A72"/>
    <w:rsid w:val="00BE6EC3"/>
    <w:rsid w:val="00BE7218"/>
    <w:rsid w:val="00BE73C8"/>
    <w:rsid w:val="00BE7518"/>
    <w:rsid w:val="00BE7C86"/>
    <w:rsid w:val="00BE7DF1"/>
    <w:rsid w:val="00BE7EE6"/>
    <w:rsid w:val="00BE7F4C"/>
    <w:rsid w:val="00BE7FA7"/>
    <w:rsid w:val="00BF00F3"/>
    <w:rsid w:val="00BF0912"/>
    <w:rsid w:val="00BF0BDC"/>
    <w:rsid w:val="00BF0C65"/>
    <w:rsid w:val="00BF0E5B"/>
    <w:rsid w:val="00BF10B2"/>
    <w:rsid w:val="00BF126B"/>
    <w:rsid w:val="00BF1ED0"/>
    <w:rsid w:val="00BF20D3"/>
    <w:rsid w:val="00BF2384"/>
    <w:rsid w:val="00BF244A"/>
    <w:rsid w:val="00BF2628"/>
    <w:rsid w:val="00BF2707"/>
    <w:rsid w:val="00BF2AC2"/>
    <w:rsid w:val="00BF2B41"/>
    <w:rsid w:val="00BF3192"/>
    <w:rsid w:val="00BF3375"/>
    <w:rsid w:val="00BF33A8"/>
    <w:rsid w:val="00BF3512"/>
    <w:rsid w:val="00BF3522"/>
    <w:rsid w:val="00BF360E"/>
    <w:rsid w:val="00BF3A8E"/>
    <w:rsid w:val="00BF3BDC"/>
    <w:rsid w:val="00BF3BE6"/>
    <w:rsid w:val="00BF4776"/>
    <w:rsid w:val="00BF48AB"/>
    <w:rsid w:val="00BF4921"/>
    <w:rsid w:val="00BF4CEF"/>
    <w:rsid w:val="00BF4D1F"/>
    <w:rsid w:val="00BF4DF0"/>
    <w:rsid w:val="00BF5140"/>
    <w:rsid w:val="00BF5463"/>
    <w:rsid w:val="00BF5687"/>
    <w:rsid w:val="00BF5943"/>
    <w:rsid w:val="00BF5B99"/>
    <w:rsid w:val="00BF63B9"/>
    <w:rsid w:val="00BF6614"/>
    <w:rsid w:val="00BF6B1C"/>
    <w:rsid w:val="00BF6C12"/>
    <w:rsid w:val="00BF6F81"/>
    <w:rsid w:val="00BF700A"/>
    <w:rsid w:val="00BF708A"/>
    <w:rsid w:val="00BF7130"/>
    <w:rsid w:val="00BF732B"/>
    <w:rsid w:val="00BF74FF"/>
    <w:rsid w:val="00BF7793"/>
    <w:rsid w:val="00BF7810"/>
    <w:rsid w:val="00BF7BF9"/>
    <w:rsid w:val="00BF7D7F"/>
    <w:rsid w:val="00BF7EC0"/>
    <w:rsid w:val="00C000CE"/>
    <w:rsid w:val="00C0014C"/>
    <w:rsid w:val="00C0059C"/>
    <w:rsid w:val="00C00A79"/>
    <w:rsid w:val="00C00C4B"/>
    <w:rsid w:val="00C00E17"/>
    <w:rsid w:val="00C01755"/>
    <w:rsid w:val="00C019FF"/>
    <w:rsid w:val="00C01A95"/>
    <w:rsid w:val="00C01B05"/>
    <w:rsid w:val="00C01C53"/>
    <w:rsid w:val="00C01E16"/>
    <w:rsid w:val="00C01E71"/>
    <w:rsid w:val="00C022A0"/>
    <w:rsid w:val="00C0238B"/>
    <w:rsid w:val="00C025C3"/>
    <w:rsid w:val="00C0260E"/>
    <w:rsid w:val="00C02BE4"/>
    <w:rsid w:val="00C02CB0"/>
    <w:rsid w:val="00C02DB6"/>
    <w:rsid w:val="00C03AF0"/>
    <w:rsid w:val="00C03BA1"/>
    <w:rsid w:val="00C03C6F"/>
    <w:rsid w:val="00C03C8F"/>
    <w:rsid w:val="00C03DB1"/>
    <w:rsid w:val="00C044AE"/>
    <w:rsid w:val="00C04553"/>
    <w:rsid w:val="00C049AE"/>
    <w:rsid w:val="00C04A7B"/>
    <w:rsid w:val="00C04B2A"/>
    <w:rsid w:val="00C04CDD"/>
    <w:rsid w:val="00C05293"/>
    <w:rsid w:val="00C05556"/>
    <w:rsid w:val="00C0557F"/>
    <w:rsid w:val="00C05FAF"/>
    <w:rsid w:val="00C06252"/>
    <w:rsid w:val="00C06255"/>
    <w:rsid w:val="00C0683C"/>
    <w:rsid w:val="00C06942"/>
    <w:rsid w:val="00C06AB3"/>
    <w:rsid w:val="00C06B1C"/>
    <w:rsid w:val="00C06DB2"/>
    <w:rsid w:val="00C07090"/>
    <w:rsid w:val="00C0711D"/>
    <w:rsid w:val="00C07440"/>
    <w:rsid w:val="00C07462"/>
    <w:rsid w:val="00C07567"/>
    <w:rsid w:val="00C07709"/>
    <w:rsid w:val="00C0792F"/>
    <w:rsid w:val="00C105E0"/>
    <w:rsid w:val="00C10670"/>
    <w:rsid w:val="00C10688"/>
    <w:rsid w:val="00C10CD8"/>
    <w:rsid w:val="00C10FD8"/>
    <w:rsid w:val="00C110F6"/>
    <w:rsid w:val="00C11122"/>
    <w:rsid w:val="00C11147"/>
    <w:rsid w:val="00C11364"/>
    <w:rsid w:val="00C113F8"/>
    <w:rsid w:val="00C114B6"/>
    <w:rsid w:val="00C11688"/>
    <w:rsid w:val="00C116E0"/>
    <w:rsid w:val="00C1178F"/>
    <w:rsid w:val="00C119CF"/>
    <w:rsid w:val="00C11B0A"/>
    <w:rsid w:val="00C11B0E"/>
    <w:rsid w:val="00C12597"/>
    <w:rsid w:val="00C12781"/>
    <w:rsid w:val="00C12891"/>
    <w:rsid w:val="00C12986"/>
    <w:rsid w:val="00C12BF7"/>
    <w:rsid w:val="00C135B3"/>
    <w:rsid w:val="00C13889"/>
    <w:rsid w:val="00C13D6D"/>
    <w:rsid w:val="00C13EAE"/>
    <w:rsid w:val="00C13F0E"/>
    <w:rsid w:val="00C140C6"/>
    <w:rsid w:val="00C145C4"/>
    <w:rsid w:val="00C14EDC"/>
    <w:rsid w:val="00C1508D"/>
    <w:rsid w:val="00C15196"/>
    <w:rsid w:val="00C15BAD"/>
    <w:rsid w:val="00C1609F"/>
    <w:rsid w:val="00C1610C"/>
    <w:rsid w:val="00C16AFD"/>
    <w:rsid w:val="00C16C39"/>
    <w:rsid w:val="00C16C4F"/>
    <w:rsid w:val="00C16ECA"/>
    <w:rsid w:val="00C17029"/>
    <w:rsid w:val="00C1719B"/>
    <w:rsid w:val="00C1734A"/>
    <w:rsid w:val="00C175FB"/>
    <w:rsid w:val="00C1764E"/>
    <w:rsid w:val="00C177F3"/>
    <w:rsid w:val="00C17925"/>
    <w:rsid w:val="00C17A00"/>
    <w:rsid w:val="00C17E57"/>
    <w:rsid w:val="00C17E9B"/>
    <w:rsid w:val="00C17FD4"/>
    <w:rsid w:val="00C17FD9"/>
    <w:rsid w:val="00C20606"/>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163"/>
    <w:rsid w:val="00C23618"/>
    <w:rsid w:val="00C2365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5EE"/>
    <w:rsid w:val="00C266E1"/>
    <w:rsid w:val="00C267F6"/>
    <w:rsid w:val="00C26CF1"/>
    <w:rsid w:val="00C26E5A"/>
    <w:rsid w:val="00C270D4"/>
    <w:rsid w:val="00C270E7"/>
    <w:rsid w:val="00C273C1"/>
    <w:rsid w:val="00C277B4"/>
    <w:rsid w:val="00C27D1A"/>
    <w:rsid w:val="00C27D59"/>
    <w:rsid w:val="00C27F67"/>
    <w:rsid w:val="00C27FEA"/>
    <w:rsid w:val="00C30080"/>
    <w:rsid w:val="00C302DE"/>
    <w:rsid w:val="00C30613"/>
    <w:rsid w:val="00C306B8"/>
    <w:rsid w:val="00C3073C"/>
    <w:rsid w:val="00C30F82"/>
    <w:rsid w:val="00C30FB6"/>
    <w:rsid w:val="00C30FD1"/>
    <w:rsid w:val="00C31228"/>
    <w:rsid w:val="00C313C0"/>
    <w:rsid w:val="00C3149A"/>
    <w:rsid w:val="00C31665"/>
    <w:rsid w:val="00C31902"/>
    <w:rsid w:val="00C31E1F"/>
    <w:rsid w:val="00C31EC7"/>
    <w:rsid w:val="00C3213C"/>
    <w:rsid w:val="00C32386"/>
    <w:rsid w:val="00C325B0"/>
    <w:rsid w:val="00C32990"/>
    <w:rsid w:val="00C331FC"/>
    <w:rsid w:val="00C332A8"/>
    <w:rsid w:val="00C3376D"/>
    <w:rsid w:val="00C33A9C"/>
    <w:rsid w:val="00C33E75"/>
    <w:rsid w:val="00C3401C"/>
    <w:rsid w:val="00C34642"/>
    <w:rsid w:val="00C34938"/>
    <w:rsid w:val="00C34B47"/>
    <w:rsid w:val="00C34C1F"/>
    <w:rsid w:val="00C34E3E"/>
    <w:rsid w:val="00C34E42"/>
    <w:rsid w:val="00C351F2"/>
    <w:rsid w:val="00C3528B"/>
    <w:rsid w:val="00C355BD"/>
    <w:rsid w:val="00C35665"/>
    <w:rsid w:val="00C35BC5"/>
    <w:rsid w:val="00C36202"/>
    <w:rsid w:val="00C36307"/>
    <w:rsid w:val="00C3666E"/>
    <w:rsid w:val="00C368DA"/>
    <w:rsid w:val="00C369D3"/>
    <w:rsid w:val="00C36DA5"/>
    <w:rsid w:val="00C36F5E"/>
    <w:rsid w:val="00C372CA"/>
    <w:rsid w:val="00C377C9"/>
    <w:rsid w:val="00C37885"/>
    <w:rsid w:val="00C379D3"/>
    <w:rsid w:val="00C37A08"/>
    <w:rsid w:val="00C37BCC"/>
    <w:rsid w:val="00C37CF7"/>
    <w:rsid w:val="00C404CD"/>
    <w:rsid w:val="00C40683"/>
    <w:rsid w:val="00C40945"/>
    <w:rsid w:val="00C40D88"/>
    <w:rsid w:val="00C41541"/>
    <w:rsid w:val="00C41755"/>
    <w:rsid w:val="00C41B26"/>
    <w:rsid w:val="00C41D00"/>
    <w:rsid w:val="00C420FC"/>
    <w:rsid w:val="00C4227A"/>
    <w:rsid w:val="00C42284"/>
    <w:rsid w:val="00C4253B"/>
    <w:rsid w:val="00C425BB"/>
    <w:rsid w:val="00C42CDA"/>
    <w:rsid w:val="00C42D3E"/>
    <w:rsid w:val="00C42D78"/>
    <w:rsid w:val="00C42DAB"/>
    <w:rsid w:val="00C42FA5"/>
    <w:rsid w:val="00C433D6"/>
    <w:rsid w:val="00C4358E"/>
    <w:rsid w:val="00C439FE"/>
    <w:rsid w:val="00C43C3E"/>
    <w:rsid w:val="00C43D63"/>
    <w:rsid w:val="00C44312"/>
    <w:rsid w:val="00C4445C"/>
    <w:rsid w:val="00C44A89"/>
    <w:rsid w:val="00C44F8E"/>
    <w:rsid w:val="00C45260"/>
    <w:rsid w:val="00C456F7"/>
    <w:rsid w:val="00C4574C"/>
    <w:rsid w:val="00C4589D"/>
    <w:rsid w:val="00C458F4"/>
    <w:rsid w:val="00C45DFC"/>
    <w:rsid w:val="00C45F45"/>
    <w:rsid w:val="00C461AB"/>
    <w:rsid w:val="00C461D9"/>
    <w:rsid w:val="00C46263"/>
    <w:rsid w:val="00C46390"/>
    <w:rsid w:val="00C4648D"/>
    <w:rsid w:val="00C46ACD"/>
    <w:rsid w:val="00C46B96"/>
    <w:rsid w:val="00C46CAC"/>
    <w:rsid w:val="00C47023"/>
    <w:rsid w:val="00C472D6"/>
    <w:rsid w:val="00C4747B"/>
    <w:rsid w:val="00C47536"/>
    <w:rsid w:val="00C475E4"/>
    <w:rsid w:val="00C47608"/>
    <w:rsid w:val="00C476E3"/>
    <w:rsid w:val="00C47963"/>
    <w:rsid w:val="00C47A03"/>
    <w:rsid w:val="00C50478"/>
    <w:rsid w:val="00C505AF"/>
    <w:rsid w:val="00C509F8"/>
    <w:rsid w:val="00C50B0A"/>
    <w:rsid w:val="00C50BD7"/>
    <w:rsid w:val="00C50EA1"/>
    <w:rsid w:val="00C51746"/>
    <w:rsid w:val="00C51975"/>
    <w:rsid w:val="00C51C29"/>
    <w:rsid w:val="00C51F67"/>
    <w:rsid w:val="00C52136"/>
    <w:rsid w:val="00C5232E"/>
    <w:rsid w:val="00C52374"/>
    <w:rsid w:val="00C5269D"/>
    <w:rsid w:val="00C52A8E"/>
    <w:rsid w:val="00C52B8A"/>
    <w:rsid w:val="00C52CB4"/>
    <w:rsid w:val="00C52D94"/>
    <w:rsid w:val="00C52EA7"/>
    <w:rsid w:val="00C53282"/>
    <w:rsid w:val="00C53314"/>
    <w:rsid w:val="00C53814"/>
    <w:rsid w:val="00C545DF"/>
    <w:rsid w:val="00C54632"/>
    <w:rsid w:val="00C546CD"/>
    <w:rsid w:val="00C547DA"/>
    <w:rsid w:val="00C54ACA"/>
    <w:rsid w:val="00C54C05"/>
    <w:rsid w:val="00C54E0E"/>
    <w:rsid w:val="00C54EE9"/>
    <w:rsid w:val="00C55543"/>
    <w:rsid w:val="00C555AB"/>
    <w:rsid w:val="00C556F2"/>
    <w:rsid w:val="00C5577F"/>
    <w:rsid w:val="00C55B6C"/>
    <w:rsid w:val="00C55BFC"/>
    <w:rsid w:val="00C55E13"/>
    <w:rsid w:val="00C55FE1"/>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594"/>
    <w:rsid w:val="00C63C27"/>
    <w:rsid w:val="00C63EE9"/>
    <w:rsid w:val="00C63F21"/>
    <w:rsid w:val="00C64007"/>
    <w:rsid w:val="00C6436D"/>
    <w:rsid w:val="00C648C2"/>
    <w:rsid w:val="00C64D11"/>
    <w:rsid w:val="00C64D1D"/>
    <w:rsid w:val="00C64DB0"/>
    <w:rsid w:val="00C64FAF"/>
    <w:rsid w:val="00C65394"/>
    <w:rsid w:val="00C65611"/>
    <w:rsid w:val="00C65743"/>
    <w:rsid w:val="00C65A0D"/>
    <w:rsid w:val="00C65E5A"/>
    <w:rsid w:val="00C65FD2"/>
    <w:rsid w:val="00C66422"/>
    <w:rsid w:val="00C66530"/>
    <w:rsid w:val="00C666C7"/>
    <w:rsid w:val="00C66A89"/>
    <w:rsid w:val="00C66DFD"/>
    <w:rsid w:val="00C6734D"/>
    <w:rsid w:val="00C67509"/>
    <w:rsid w:val="00C67737"/>
    <w:rsid w:val="00C67C3E"/>
    <w:rsid w:val="00C67F45"/>
    <w:rsid w:val="00C7039D"/>
    <w:rsid w:val="00C70597"/>
    <w:rsid w:val="00C7072C"/>
    <w:rsid w:val="00C70E60"/>
    <w:rsid w:val="00C70EC4"/>
    <w:rsid w:val="00C70F07"/>
    <w:rsid w:val="00C70F85"/>
    <w:rsid w:val="00C712D3"/>
    <w:rsid w:val="00C7162A"/>
    <w:rsid w:val="00C71977"/>
    <w:rsid w:val="00C719EC"/>
    <w:rsid w:val="00C71A68"/>
    <w:rsid w:val="00C71C33"/>
    <w:rsid w:val="00C720C9"/>
    <w:rsid w:val="00C723D2"/>
    <w:rsid w:val="00C723F2"/>
    <w:rsid w:val="00C7246D"/>
    <w:rsid w:val="00C72474"/>
    <w:rsid w:val="00C725EB"/>
    <w:rsid w:val="00C7283A"/>
    <w:rsid w:val="00C728F2"/>
    <w:rsid w:val="00C72957"/>
    <w:rsid w:val="00C7304D"/>
    <w:rsid w:val="00C73692"/>
    <w:rsid w:val="00C737B8"/>
    <w:rsid w:val="00C73B35"/>
    <w:rsid w:val="00C73E40"/>
    <w:rsid w:val="00C740E7"/>
    <w:rsid w:val="00C741A9"/>
    <w:rsid w:val="00C74441"/>
    <w:rsid w:val="00C7460B"/>
    <w:rsid w:val="00C746B4"/>
    <w:rsid w:val="00C746EB"/>
    <w:rsid w:val="00C748E5"/>
    <w:rsid w:val="00C74A4E"/>
    <w:rsid w:val="00C74AEC"/>
    <w:rsid w:val="00C74B2E"/>
    <w:rsid w:val="00C74C07"/>
    <w:rsid w:val="00C75543"/>
    <w:rsid w:val="00C75822"/>
    <w:rsid w:val="00C7582D"/>
    <w:rsid w:val="00C7591F"/>
    <w:rsid w:val="00C75ABE"/>
    <w:rsid w:val="00C75BA4"/>
    <w:rsid w:val="00C76071"/>
    <w:rsid w:val="00C7616B"/>
    <w:rsid w:val="00C762FF"/>
    <w:rsid w:val="00C763AF"/>
    <w:rsid w:val="00C7646B"/>
    <w:rsid w:val="00C7688C"/>
    <w:rsid w:val="00C76BA4"/>
    <w:rsid w:val="00C76DFE"/>
    <w:rsid w:val="00C7739B"/>
    <w:rsid w:val="00C7755D"/>
    <w:rsid w:val="00C777BD"/>
    <w:rsid w:val="00C7782B"/>
    <w:rsid w:val="00C77B24"/>
    <w:rsid w:val="00C77B74"/>
    <w:rsid w:val="00C77DAA"/>
    <w:rsid w:val="00C77FA0"/>
    <w:rsid w:val="00C77FE0"/>
    <w:rsid w:val="00C80334"/>
    <w:rsid w:val="00C80479"/>
    <w:rsid w:val="00C80899"/>
    <w:rsid w:val="00C808F8"/>
    <w:rsid w:val="00C80ADB"/>
    <w:rsid w:val="00C80B31"/>
    <w:rsid w:val="00C80B50"/>
    <w:rsid w:val="00C80BA9"/>
    <w:rsid w:val="00C81022"/>
    <w:rsid w:val="00C81073"/>
    <w:rsid w:val="00C810F1"/>
    <w:rsid w:val="00C81272"/>
    <w:rsid w:val="00C814E8"/>
    <w:rsid w:val="00C8163F"/>
    <w:rsid w:val="00C81669"/>
    <w:rsid w:val="00C8169A"/>
    <w:rsid w:val="00C8179A"/>
    <w:rsid w:val="00C81816"/>
    <w:rsid w:val="00C81A16"/>
    <w:rsid w:val="00C81BD1"/>
    <w:rsid w:val="00C81E31"/>
    <w:rsid w:val="00C821B6"/>
    <w:rsid w:val="00C822B9"/>
    <w:rsid w:val="00C8243F"/>
    <w:rsid w:val="00C825AE"/>
    <w:rsid w:val="00C829FA"/>
    <w:rsid w:val="00C82A6F"/>
    <w:rsid w:val="00C82B0C"/>
    <w:rsid w:val="00C82F30"/>
    <w:rsid w:val="00C8330A"/>
    <w:rsid w:val="00C834EC"/>
    <w:rsid w:val="00C836CA"/>
    <w:rsid w:val="00C839BF"/>
    <w:rsid w:val="00C839E8"/>
    <w:rsid w:val="00C83B3D"/>
    <w:rsid w:val="00C83EB0"/>
    <w:rsid w:val="00C83FF1"/>
    <w:rsid w:val="00C84210"/>
    <w:rsid w:val="00C8464D"/>
    <w:rsid w:val="00C84757"/>
    <w:rsid w:val="00C848A5"/>
    <w:rsid w:val="00C84959"/>
    <w:rsid w:val="00C84972"/>
    <w:rsid w:val="00C84B98"/>
    <w:rsid w:val="00C84C4A"/>
    <w:rsid w:val="00C84D7B"/>
    <w:rsid w:val="00C84EAE"/>
    <w:rsid w:val="00C85290"/>
    <w:rsid w:val="00C85414"/>
    <w:rsid w:val="00C85581"/>
    <w:rsid w:val="00C85632"/>
    <w:rsid w:val="00C85EC8"/>
    <w:rsid w:val="00C85F66"/>
    <w:rsid w:val="00C86075"/>
    <w:rsid w:val="00C866B2"/>
    <w:rsid w:val="00C86A54"/>
    <w:rsid w:val="00C86A6F"/>
    <w:rsid w:val="00C86CC6"/>
    <w:rsid w:val="00C86F58"/>
    <w:rsid w:val="00C870AE"/>
    <w:rsid w:val="00C87298"/>
    <w:rsid w:val="00C87463"/>
    <w:rsid w:val="00C8756C"/>
    <w:rsid w:val="00C876CC"/>
    <w:rsid w:val="00C87D9D"/>
    <w:rsid w:val="00C87DCE"/>
    <w:rsid w:val="00C87E08"/>
    <w:rsid w:val="00C87F91"/>
    <w:rsid w:val="00C90011"/>
    <w:rsid w:val="00C9004B"/>
    <w:rsid w:val="00C90601"/>
    <w:rsid w:val="00C906D9"/>
    <w:rsid w:val="00C907F3"/>
    <w:rsid w:val="00C908E4"/>
    <w:rsid w:val="00C909E1"/>
    <w:rsid w:val="00C91013"/>
    <w:rsid w:val="00C91167"/>
    <w:rsid w:val="00C9145C"/>
    <w:rsid w:val="00C9145D"/>
    <w:rsid w:val="00C914CB"/>
    <w:rsid w:val="00C919A4"/>
    <w:rsid w:val="00C91A06"/>
    <w:rsid w:val="00C91A2E"/>
    <w:rsid w:val="00C91A8A"/>
    <w:rsid w:val="00C9214E"/>
    <w:rsid w:val="00C9227C"/>
    <w:rsid w:val="00C92370"/>
    <w:rsid w:val="00C924AC"/>
    <w:rsid w:val="00C92959"/>
    <w:rsid w:val="00C929A9"/>
    <w:rsid w:val="00C92CCB"/>
    <w:rsid w:val="00C92D13"/>
    <w:rsid w:val="00C932D0"/>
    <w:rsid w:val="00C934DC"/>
    <w:rsid w:val="00C935E6"/>
    <w:rsid w:val="00C9361D"/>
    <w:rsid w:val="00C93BA3"/>
    <w:rsid w:val="00C93FDE"/>
    <w:rsid w:val="00C94160"/>
    <w:rsid w:val="00C94279"/>
    <w:rsid w:val="00C942AC"/>
    <w:rsid w:val="00C943A5"/>
    <w:rsid w:val="00C9463E"/>
    <w:rsid w:val="00C94820"/>
    <w:rsid w:val="00C949BF"/>
    <w:rsid w:val="00C94B2F"/>
    <w:rsid w:val="00C94B7A"/>
    <w:rsid w:val="00C94CA3"/>
    <w:rsid w:val="00C95186"/>
    <w:rsid w:val="00C9557B"/>
    <w:rsid w:val="00C95713"/>
    <w:rsid w:val="00C9596D"/>
    <w:rsid w:val="00C95E4C"/>
    <w:rsid w:val="00C960B1"/>
    <w:rsid w:val="00C960E1"/>
    <w:rsid w:val="00C962E2"/>
    <w:rsid w:val="00C964B8"/>
    <w:rsid w:val="00C9653A"/>
    <w:rsid w:val="00C96CDD"/>
    <w:rsid w:val="00C96D7E"/>
    <w:rsid w:val="00C96DCC"/>
    <w:rsid w:val="00C96DEE"/>
    <w:rsid w:val="00C96F41"/>
    <w:rsid w:val="00C96F58"/>
    <w:rsid w:val="00C96F78"/>
    <w:rsid w:val="00C96F9E"/>
    <w:rsid w:val="00C97065"/>
    <w:rsid w:val="00C971A7"/>
    <w:rsid w:val="00C97355"/>
    <w:rsid w:val="00C97A91"/>
    <w:rsid w:val="00CA00E2"/>
    <w:rsid w:val="00CA01BE"/>
    <w:rsid w:val="00CA01D0"/>
    <w:rsid w:val="00CA03A9"/>
    <w:rsid w:val="00CA072A"/>
    <w:rsid w:val="00CA0A7B"/>
    <w:rsid w:val="00CA0E79"/>
    <w:rsid w:val="00CA0ED0"/>
    <w:rsid w:val="00CA1215"/>
    <w:rsid w:val="00CA1596"/>
    <w:rsid w:val="00CA1A77"/>
    <w:rsid w:val="00CA1B27"/>
    <w:rsid w:val="00CA1E33"/>
    <w:rsid w:val="00CA2292"/>
    <w:rsid w:val="00CA22D8"/>
    <w:rsid w:val="00CA2479"/>
    <w:rsid w:val="00CA24E9"/>
    <w:rsid w:val="00CA26D2"/>
    <w:rsid w:val="00CA321D"/>
    <w:rsid w:val="00CA3382"/>
    <w:rsid w:val="00CA348C"/>
    <w:rsid w:val="00CA3AF7"/>
    <w:rsid w:val="00CA3DFD"/>
    <w:rsid w:val="00CA3E41"/>
    <w:rsid w:val="00CA4071"/>
    <w:rsid w:val="00CA429B"/>
    <w:rsid w:val="00CA4344"/>
    <w:rsid w:val="00CA4418"/>
    <w:rsid w:val="00CA4740"/>
    <w:rsid w:val="00CA48F5"/>
    <w:rsid w:val="00CA4A87"/>
    <w:rsid w:val="00CA4B3E"/>
    <w:rsid w:val="00CA4C57"/>
    <w:rsid w:val="00CA4C94"/>
    <w:rsid w:val="00CA4EC6"/>
    <w:rsid w:val="00CA501F"/>
    <w:rsid w:val="00CA50BA"/>
    <w:rsid w:val="00CA51E0"/>
    <w:rsid w:val="00CA5770"/>
    <w:rsid w:val="00CA5937"/>
    <w:rsid w:val="00CA5BCF"/>
    <w:rsid w:val="00CA5D71"/>
    <w:rsid w:val="00CA5DDF"/>
    <w:rsid w:val="00CA607C"/>
    <w:rsid w:val="00CA6412"/>
    <w:rsid w:val="00CA662A"/>
    <w:rsid w:val="00CA69E9"/>
    <w:rsid w:val="00CA6A85"/>
    <w:rsid w:val="00CA6C01"/>
    <w:rsid w:val="00CA7211"/>
    <w:rsid w:val="00CA7386"/>
    <w:rsid w:val="00CA7552"/>
    <w:rsid w:val="00CA79C0"/>
    <w:rsid w:val="00CA7AA8"/>
    <w:rsid w:val="00CA7B7D"/>
    <w:rsid w:val="00CA7B8D"/>
    <w:rsid w:val="00CA7BAA"/>
    <w:rsid w:val="00CA7E8E"/>
    <w:rsid w:val="00CA7EC7"/>
    <w:rsid w:val="00CA7ED0"/>
    <w:rsid w:val="00CA7F9E"/>
    <w:rsid w:val="00CB02B7"/>
    <w:rsid w:val="00CB072C"/>
    <w:rsid w:val="00CB0809"/>
    <w:rsid w:val="00CB0901"/>
    <w:rsid w:val="00CB09E4"/>
    <w:rsid w:val="00CB13CE"/>
    <w:rsid w:val="00CB1724"/>
    <w:rsid w:val="00CB203A"/>
    <w:rsid w:val="00CB20A9"/>
    <w:rsid w:val="00CB210C"/>
    <w:rsid w:val="00CB230F"/>
    <w:rsid w:val="00CB2433"/>
    <w:rsid w:val="00CB2441"/>
    <w:rsid w:val="00CB2492"/>
    <w:rsid w:val="00CB27E8"/>
    <w:rsid w:val="00CB2974"/>
    <w:rsid w:val="00CB2A0D"/>
    <w:rsid w:val="00CB2AC3"/>
    <w:rsid w:val="00CB2B72"/>
    <w:rsid w:val="00CB2C1F"/>
    <w:rsid w:val="00CB2C73"/>
    <w:rsid w:val="00CB2D99"/>
    <w:rsid w:val="00CB31AD"/>
    <w:rsid w:val="00CB31E5"/>
    <w:rsid w:val="00CB3212"/>
    <w:rsid w:val="00CB3FB0"/>
    <w:rsid w:val="00CB46D3"/>
    <w:rsid w:val="00CB49C9"/>
    <w:rsid w:val="00CB4B60"/>
    <w:rsid w:val="00CB4DAC"/>
    <w:rsid w:val="00CB4DC7"/>
    <w:rsid w:val="00CB52EB"/>
    <w:rsid w:val="00CB5A78"/>
    <w:rsid w:val="00CB5B58"/>
    <w:rsid w:val="00CB5F05"/>
    <w:rsid w:val="00CB6013"/>
    <w:rsid w:val="00CB6233"/>
    <w:rsid w:val="00CB63B9"/>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A71"/>
    <w:rsid w:val="00CC1C60"/>
    <w:rsid w:val="00CC1D4C"/>
    <w:rsid w:val="00CC1DB6"/>
    <w:rsid w:val="00CC1DF9"/>
    <w:rsid w:val="00CC1DFF"/>
    <w:rsid w:val="00CC2024"/>
    <w:rsid w:val="00CC2198"/>
    <w:rsid w:val="00CC2631"/>
    <w:rsid w:val="00CC2AA1"/>
    <w:rsid w:val="00CC2D4B"/>
    <w:rsid w:val="00CC3217"/>
    <w:rsid w:val="00CC32CD"/>
    <w:rsid w:val="00CC33A3"/>
    <w:rsid w:val="00CC350A"/>
    <w:rsid w:val="00CC3730"/>
    <w:rsid w:val="00CC39C2"/>
    <w:rsid w:val="00CC3AB9"/>
    <w:rsid w:val="00CC3BBD"/>
    <w:rsid w:val="00CC3CCB"/>
    <w:rsid w:val="00CC421D"/>
    <w:rsid w:val="00CC44C5"/>
    <w:rsid w:val="00CC45E3"/>
    <w:rsid w:val="00CC46D1"/>
    <w:rsid w:val="00CC46E8"/>
    <w:rsid w:val="00CC48B8"/>
    <w:rsid w:val="00CC491D"/>
    <w:rsid w:val="00CC4CF8"/>
    <w:rsid w:val="00CC4E65"/>
    <w:rsid w:val="00CC4F00"/>
    <w:rsid w:val="00CC4F6F"/>
    <w:rsid w:val="00CC5585"/>
    <w:rsid w:val="00CC568E"/>
    <w:rsid w:val="00CC5749"/>
    <w:rsid w:val="00CC5853"/>
    <w:rsid w:val="00CC5E25"/>
    <w:rsid w:val="00CC6013"/>
    <w:rsid w:val="00CC601A"/>
    <w:rsid w:val="00CC61F4"/>
    <w:rsid w:val="00CC64A9"/>
    <w:rsid w:val="00CC6587"/>
    <w:rsid w:val="00CC670F"/>
    <w:rsid w:val="00CC6782"/>
    <w:rsid w:val="00CC69A6"/>
    <w:rsid w:val="00CC6CB5"/>
    <w:rsid w:val="00CC7223"/>
    <w:rsid w:val="00CC7324"/>
    <w:rsid w:val="00CC740C"/>
    <w:rsid w:val="00CC744D"/>
    <w:rsid w:val="00CC746A"/>
    <w:rsid w:val="00CC7646"/>
    <w:rsid w:val="00CC7921"/>
    <w:rsid w:val="00CC7CC4"/>
    <w:rsid w:val="00CC7FD9"/>
    <w:rsid w:val="00CD00B4"/>
    <w:rsid w:val="00CD01B9"/>
    <w:rsid w:val="00CD0443"/>
    <w:rsid w:val="00CD053E"/>
    <w:rsid w:val="00CD0845"/>
    <w:rsid w:val="00CD08E1"/>
    <w:rsid w:val="00CD0A20"/>
    <w:rsid w:val="00CD0B24"/>
    <w:rsid w:val="00CD0B3E"/>
    <w:rsid w:val="00CD0B6C"/>
    <w:rsid w:val="00CD0C7E"/>
    <w:rsid w:val="00CD119E"/>
    <w:rsid w:val="00CD1246"/>
    <w:rsid w:val="00CD1319"/>
    <w:rsid w:val="00CD1354"/>
    <w:rsid w:val="00CD13EA"/>
    <w:rsid w:val="00CD1A72"/>
    <w:rsid w:val="00CD1C1B"/>
    <w:rsid w:val="00CD1C80"/>
    <w:rsid w:val="00CD1CF0"/>
    <w:rsid w:val="00CD2122"/>
    <w:rsid w:val="00CD212E"/>
    <w:rsid w:val="00CD275D"/>
    <w:rsid w:val="00CD27EE"/>
    <w:rsid w:val="00CD2A87"/>
    <w:rsid w:val="00CD3319"/>
    <w:rsid w:val="00CD3626"/>
    <w:rsid w:val="00CD3741"/>
    <w:rsid w:val="00CD39B5"/>
    <w:rsid w:val="00CD3D12"/>
    <w:rsid w:val="00CD3D73"/>
    <w:rsid w:val="00CD4501"/>
    <w:rsid w:val="00CD45F6"/>
    <w:rsid w:val="00CD49A3"/>
    <w:rsid w:val="00CD49D8"/>
    <w:rsid w:val="00CD4CB5"/>
    <w:rsid w:val="00CD4D2C"/>
    <w:rsid w:val="00CD508D"/>
    <w:rsid w:val="00CD5173"/>
    <w:rsid w:val="00CD5AB3"/>
    <w:rsid w:val="00CD5CFC"/>
    <w:rsid w:val="00CD624E"/>
    <w:rsid w:val="00CD6529"/>
    <w:rsid w:val="00CD65DA"/>
    <w:rsid w:val="00CD67B8"/>
    <w:rsid w:val="00CD67EB"/>
    <w:rsid w:val="00CD6D05"/>
    <w:rsid w:val="00CD7115"/>
    <w:rsid w:val="00CD7277"/>
    <w:rsid w:val="00CD73A0"/>
    <w:rsid w:val="00CD7421"/>
    <w:rsid w:val="00CD77A8"/>
    <w:rsid w:val="00CD7EDA"/>
    <w:rsid w:val="00CD7F7B"/>
    <w:rsid w:val="00CE0277"/>
    <w:rsid w:val="00CE0452"/>
    <w:rsid w:val="00CE0927"/>
    <w:rsid w:val="00CE0B9D"/>
    <w:rsid w:val="00CE10EE"/>
    <w:rsid w:val="00CE1302"/>
    <w:rsid w:val="00CE15E0"/>
    <w:rsid w:val="00CE1B2C"/>
    <w:rsid w:val="00CE1DE8"/>
    <w:rsid w:val="00CE1ED6"/>
    <w:rsid w:val="00CE2113"/>
    <w:rsid w:val="00CE24DC"/>
    <w:rsid w:val="00CE2662"/>
    <w:rsid w:val="00CE2A5A"/>
    <w:rsid w:val="00CE2E86"/>
    <w:rsid w:val="00CE308E"/>
    <w:rsid w:val="00CE33B3"/>
    <w:rsid w:val="00CE37CE"/>
    <w:rsid w:val="00CE39F4"/>
    <w:rsid w:val="00CE3CE7"/>
    <w:rsid w:val="00CE3F22"/>
    <w:rsid w:val="00CE40C9"/>
    <w:rsid w:val="00CE42DB"/>
    <w:rsid w:val="00CE450A"/>
    <w:rsid w:val="00CE470B"/>
    <w:rsid w:val="00CE4AA7"/>
    <w:rsid w:val="00CE4D02"/>
    <w:rsid w:val="00CE4D6A"/>
    <w:rsid w:val="00CE4E14"/>
    <w:rsid w:val="00CE4F95"/>
    <w:rsid w:val="00CE5300"/>
    <w:rsid w:val="00CE5A43"/>
    <w:rsid w:val="00CE5DD5"/>
    <w:rsid w:val="00CE5E92"/>
    <w:rsid w:val="00CE6251"/>
    <w:rsid w:val="00CE634D"/>
    <w:rsid w:val="00CE6494"/>
    <w:rsid w:val="00CE6AFC"/>
    <w:rsid w:val="00CE6D5D"/>
    <w:rsid w:val="00CE70FF"/>
    <w:rsid w:val="00CE736D"/>
    <w:rsid w:val="00CE7493"/>
    <w:rsid w:val="00CE756A"/>
    <w:rsid w:val="00CE7709"/>
    <w:rsid w:val="00CE7D78"/>
    <w:rsid w:val="00CE7DA1"/>
    <w:rsid w:val="00CE7DE1"/>
    <w:rsid w:val="00CE7DF2"/>
    <w:rsid w:val="00CE7F89"/>
    <w:rsid w:val="00CF0183"/>
    <w:rsid w:val="00CF0235"/>
    <w:rsid w:val="00CF02E3"/>
    <w:rsid w:val="00CF0334"/>
    <w:rsid w:val="00CF037B"/>
    <w:rsid w:val="00CF06B0"/>
    <w:rsid w:val="00CF072C"/>
    <w:rsid w:val="00CF0A78"/>
    <w:rsid w:val="00CF0C49"/>
    <w:rsid w:val="00CF0D08"/>
    <w:rsid w:val="00CF1159"/>
    <w:rsid w:val="00CF1417"/>
    <w:rsid w:val="00CF1B78"/>
    <w:rsid w:val="00CF1ECF"/>
    <w:rsid w:val="00CF1EFA"/>
    <w:rsid w:val="00CF1F45"/>
    <w:rsid w:val="00CF2310"/>
    <w:rsid w:val="00CF23A6"/>
    <w:rsid w:val="00CF2439"/>
    <w:rsid w:val="00CF24E4"/>
    <w:rsid w:val="00CF2648"/>
    <w:rsid w:val="00CF267E"/>
    <w:rsid w:val="00CF26CD"/>
    <w:rsid w:val="00CF291F"/>
    <w:rsid w:val="00CF2BB8"/>
    <w:rsid w:val="00CF2C99"/>
    <w:rsid w:val="00CF2FB4"/>
    <w:rsid w:val="00CF32EB"/>
    <w:rsid w:val="00CF3377"/>
    <w:rsid w:val="00CF339F"/>
    <w:rsid w:val="00CF33D9"/>
    <w:rsid w:val="00CF360F"/>
    <w:rsid w:val="00CF39AC"/>
    <w:rsid w:val="00CF39BB"/>
    <w:rsid w:val="00CF3BE0"/>
    <w:rsid w:val="00CF3CE7"/>
    <w:rsid w:val="00CF3E7D"/>
    <w:rsid w:val="00CF42A3"/>
    <w:rsid w:val="00CF4314"/>
    <w:rsid w:val="00CF45BB"/>
    <w:rsid w:val="00CF48A3"/>
    <w:rsid w:val="00CF48FB"/>
    <w:rsid w:val="00CF4C6C"/>
    <w:rsid w:val="00CF4F36"/>
    <w:rsid w:val="00CF4F7D"/>
    <w:rsid w:val="00CF5206"/>
    <w:rsid w:val="00CF55FA"/>
    <w:rsid w:val="00CF57FB"/>
    <w:rsid w:val="00CF584C"/>
    <w:rsid w:val="00CF599F"/>
    <w:rsid w:val="00CF59E9"/>
    <w:rsid w:val="00CF5A10"/>
    <w:rsid w:val="00CF5B23"/>
    <w:rsid w:val="00CF5D21"/>
    <w:rsid w:val="00CF6497"/>
    <w:rsid w:val="00CF6A01"/>
    <w:rsid w:val="00CF6B44"/>
    <w:rsid w:val="00CF6FD5"/>
    <w:rsid w:val="00CF7124"/>
    <w:rsid w:val="00CF724B"/>
    <w:rsid w:val="00CF734A"/>
    <w:rsid w:val="00CF73E3"/>
    <w:rsid w:val="00CF7948"/>
    <w:rsid w:val="00CF7C19"/>
    <w:rsid w:val="00D0004C"/>
    <w:rsid w:val="00D0018B"/>
    <w:rsid w:val="00D002F5"/>
    <w:rsid w:val="00D00467"/>
    <w:rsid w:val="00D004E7"/>
    <w:rsid w:val="00D007D4"/>
    <w:rsid w:val="00D00DD7"/>
    <w:rsid w:val="00D00ECA"/>
    <w:rsid w:val="00D0102D"/>
    <w:rsid w:val="00D011E5"/>
    <w:rsid w:val="00D01660"/>
    <w:rsid w:val="00D019D7"/>
    <w:rsid w:val="00D01DBD"/>
    <w:rsid w:val="00D01EA5"/>
    <w:rsid w:val="00D02055"/>
    <w:rsid w:val="00D02283"/>
    <w:rsid w:val="00D02338"/>
    <w:rsid w:val="00D026FD"/>
    <w:rsid w:val="00D0273B"/>
    <w:rsid w:val="00D02842"/>
    <w:rsid w:val="00D02996"/>
    <w:rsid w:val="00D02A0F"/>
    <w:rsid w:val="00D02AD0"/>
    <w:rsid w:val="00D02C0C"/>
    <w:rsid w:val="00D02C66"/>
    <w:rsid w:val="00D02D81"/>
    <w:rsid w:val="00D02F37"/>
    <w:rsid w:val="00D032C9"/>
    <w:rsid w:val="00D0349C"/>
    <w:rsid w:val="00D037E4"/>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273"/>
    <w:rsid w:val="00D0562E"/>
    <w:rsid w:val="00D0580E"/>
    <w:rsid w:val="00D05BD3"/>
    <w:rsid w:val="00D05C16"/>
    <w:rsid w:val="00D05F5F"/>
    <w:rsid w:val="00D063A6"/>
    <w:rsid w:val="00D064AC"/>
    <w:rsid w:val="00D06530"/>
    <w:rsid w:val="00D06848"/>
    <w:rsid w:val="00D06A30"/>
    <w:rsid w:val="00D06A9E"/>
    <w:rsid w:val="00D06AC2"/>
    <w:rsid w:val="00D06C5E"/>
    <w:rsid w:val="00D06DEF"/>
    <w:rsid w:val="00D071AA"/>
    <w:rsid w:val="00D07254"/>
    <w:rsid w:val="00D073AE"/>
    <w:rsid w:val="00D073FE"/>
    <w:rsid w:val="00D07854"/>
    <w:rsid w:val="00D07F86"/>
    <w:rsid w:val="00D10000"/>
    <w:rsid w:val="00D10111"/>
    <w:rsid w:val="00D1025B"/>
    <w:rsid w:val="00D104A7"/>
    <w:rsid w:val="00D1061F"/>
    <w:rsid w:val="00D10631"/>
    <w:rsid w:val="00D1089B"/>
    <w:rsid w:val="00D108AF"/>
    <w:rsid w:val="00D10AE5"/>
    <w:rsid w:val="00D10DD7"/>
    <w:rsid w:val="00D10EF2"/>
    <w:rsid w:val="00D11288"/>
    <w:rsid w:val="00D11364"/>
    <w:rsid w:val="00D118CA"/>
    <w:rsid w:val="00D11C6A"/>
    <w:rsid w:val="00D11DB9"/>
    <w:rsid w:val="00D1213C"/>
    <w:rsid w:val="00D12988"/>
    <w:rsid w:val="00D129BC"/>
    <w:rsid w:val="00D12C29"/>
    <w:rsid w:val="00D12F34"/>
    <w:rsid w:val="00D12F3C"/>
    <w:rsid w:val="00D13499"/>
    <w:rsid w:val="00D1365D"/>
    <w:rsid w:val="00D138B7"/>
    <w:rsid w:val="00D13A46"/>
    <w:rsid w:val="00D13A4E"/>
    <w:rsid w:val="00D13B31"/>
    <w:rsid w:val="00D13E43"/>
    <w:rsid w:val="00D13E4A"/>
    <w:rsid w:val="00D13E57"/>
    <w:rsid w:val="00D13FF2"/>
    <w:rsid w:val="00D142B2"/>
    <w:rsid w:val="00D1437B"/>
    <w:rsid w:val="00D143D9"/>
    <w:rsid w:val="00D14521"/>
    <w:rsid w:val="00D14875"/>
    <w:rsid w:val="00D14F21"/>
    <w:rsid w:val="00D1503B"/>
    <w:rsid w:val="00D15249"/>
    <w:rsid w:val="00D156FD"/>
    <w:rsid w:val="00D15834"/>
    <w:rsid w:val="00D1598D"/>
    <w:rsid w:val="00D159C7"/>
    <w:rsid w:val="00D15F3B"/>
    <w:rsid w:val="00D16062"/>
    <w:rsid w:val="00D164A4"/>
    <w:rsid w:val="00D16548"/>
    <w:rsid w:val="00D165D5"/>
    <w:rsid w:val="00D1661F"/>
    <w:rsid w:val="00D16668"/>
    <w:rsid w:val="00D16C8E"/>
    <w:rsid w:val="00D16CD1"/>
    <w:rsid w:val="00D16D56"/>
    <w:rsid w:val="00D16DBA"/>
    <w:rsid w:val="00D16E1B"/>
    <w:rsid w:val="00D16F87"/>
    <w:rsid w:val="00D173F9"/>
    <w:rsid w:val="00D174DD"/>
    <w:rsid w:val="00D174F7"/>
    <w:rsid w:val="00D1763A"/>
    <w:rsid w:val="00D17C1A"/>
    <w:rsid w:val="00D17CA4"/>
    <w:rsid w:val="00D17D35"/>
    <w:rsid w:val="00D17EDE"/>
    <w:rsid w:val="00D17F54"/>
    <w:rsid w:val="00D20384"/>
    <w:rsid w:val="00D2055A"/>
    <w:rsid w:val="00D2062F"/>
    <w:rsid w:val="00D20B5B"/>
    <w:rsid w:val="00D20E30"/>
    <w:rsid w:val="00D20E68"/>
    <w:rsid w:val="00D2146F"/>
    <w:rsid w:val="00D214FF"/>
    <w:rsid w:val="00D2150F"/>
    <w:rsid w:val="00D21543"/>
    <w:rsid w:val="00D215EF"/>
    <w:rsid w:val="00D21725"/>
    <w:rsid w:val="00D2175F"/>
    <w:rsid w:val="00D217C4"/>
    <w:rsid w:val="00D22128"/>
    <w:rsid w:val="00D22157"/>
    <w:rsid w:val="00D221E2"/>
    <w:rsid w:val="00D22A31"/>
    <w:rsid w:val="00D22F01"/>
    <w:rsid w:val="00D2335A"/>
    <w:rsid w:val="00D23380"/>
    <w:rsid w:val="00D235BC"/>
    <w:rsid w:val="00D23602"/>
    <w:rsid w:val="00D2366E"/>
    <w:rsid w:val="00D2370B"/>
    <w:rsid w:val="00D23C6E"/>
    <w:rsid w:val="00D23D6E"/>
    <w:rsid w:val="00D23E99"/>
    <w:rsid w:val="00D2442B"/>
    <w:rsid w:val="00D24503"/>
    <w:rsid w:val="00D248A0"/>
    <w:rsid w:val="00D248D2"/>
    <w:rsid w:val="00D24E90"/>
    <w:rsid w:val="00D24E9F"/>
    <w:rsid w:val="00D2501B"/>
    <w:rsid w:val="00D25715"/>
    <w:rsid w:val="00D257EE"/>
    <w:rsid w:val="00D2582F"/>
    <w:rsid w:val="00D259C9"/>
    <w:rsid w:val="00D25BCA"/>
    <w:rsid w:val="00D25D54"/>
    <w:rsid w:val="00D25E23"/>
    <w:rsid w:val="00D260BB"/>
    <w:rsid w:val="00D26A4F"/>
    <w:rsid w:val="00D26DE8"/>
    <w:rsid w:val="00D26EF8"/>
    <w:rsid w:val="00D2780E"/>
    <w:rsid w:val="00D27BF5"/>
    <w:rsid w:val="00D27CCB"/>
    <w:rsid w:val="00D27DA8"/>
    <w:rsid w:val="00D3020F"/>
    <w:rsid w:val="00D303B1"/>
    <w:rsid w:val="00D30852"/>
    <w:rsid w:val="00D30A81"/>
    <w:rsid w:val="00D30F7C"/>
    <w:rsid w:val="00D31027"/>
    <w:rsid w:val="00D3103D"/>
    <w:rsid w:val="00D31090"/>
    <w:rsid w:val="00D313D0"/>
    <w:rsid w:val="00D31616"/>
    <w:rsid w:val="00D3169F"/>
    <w:rsid w:val="00D31731"/>
    <w:rsid w:val="00D31B48"/>
    <w:rsid w:val="00D31DEA"/>
    <w:rsid w:val="00D3203A"/>
    <w:rsid w:val="00D320B4"/>
    <w:rsid w:val="00D324B0"/>
    <w:rsid w:val="00D324E8"/>
    <w:rsid w:val="00D32E2C"/>
    <w:rsid w:val="00D3340B"/>
    <w:rsid w:val="00D33B28"/>
    <w:rsid w:val="00D340B1"/>
    <w:rsid w:val="00D342C6"/>
    <w:rsid w:val="00D34645"/>
    <w:rsid w:val="00D34802"/>
    <w:rsid w:val="00D349DA"/>
    <w:rsid w:val="00D34B74"/>
    <w:rsid w:val="00D34EB8"/>
    <w:rsid w:val="00D34EBC"/>
    <w:rsid w:val="00D34EE4"/>
    <w:rsid w:val="00D35059"/>
    <w:rsid w:val="00D355E8"/>
    <w:rsid w:val="00D35830"/>
    <w:rsid w:val="00D35846"/>
    <w:rsid w:val="00D358A6"/>
    <w:rsid w:val="00D3595B"/>
    <w:rsid w:val="00D35D4A"/>
    <w:rsid w:val="00D35E37"/>
    <w:rsid w:val="00D35EC5"/>
    <w:rsid w:val="00D35EEB"/>
    <w:rsid w:val="00D35F2D"/>
    <w:rsid w:val="00D36002"/>
    <w:rsid w:val="00D36465"/>
    <w:rsid w:val="00D36584"/>
    <w:rsid w:val="00D36636"/>
    <w:rsid w:val="00D36678"/>
    <w:rsid w:val="00D36902"/>
    <w:rsid w:val="00D369D6"/>
    <w:rsid w:val="00D36C7F"/>
    <w:rsid w:val="00D36D67"/>
    <w:rsid w:val="00D36E00"/>
    <w:rsid w:val="00D36F07"/>
    <w:rsid w:val="00D36F34"/>
    <w:rsid w:val="00D36F68"/>
    <w:rsid w:val="00D372FC"/>
    <w:rsid w:val="00D37623"/>
    <w:rsid w:val="00D37934"/>
    <w:rsid w:val="00D37A6C"/>
    <w:rsid w:val="00D37BC5"/>
    <w:rsid w:val="00D37BED"/>
    <w:rsid w:val="00D37FD9"/>
    <w:rsid w:val="00D4030A"/>
    <w:rsid w:val="00D40654"/>
    <w:rsid w:val="00D40798"/>
    <w:rsid w:val="00D409AB"/>
    <w:rsid w:val="00D40A4D"/>
    <w:rsid w:val="00D40B67"/>
    <w:rsid w:val="00D40CF7"/>
    <w:rsid w:val="00D40EB8"/>
    <w:rsid w:val="00D411C0"/>
    <w:rsid w:val="00D41644"/>
    <w:rsid w:val="00D41773"/>
    <w:rsid w:val="00D41A88"/>
    <w:rsid w:val="00D41CAA"/>
    <w:rsid w:val="00D41D9E"/>
    <w:rsid w:val="00D41FB0"/>
    <w:rsid w:val="00D41FE1"/>
    <w:rsid w:val="00D42146"/>
    <w:rsid w:val="00D42454"/>
    <w:rsid w:val="00D42457"/>
    <w:rsid w:val="00D425BD"/>
    <w:rsid w:val="00D42988"/>
    <w:rsid w:val="00D429DB"/>
    <w:rsid w:val="00D42A26"/>
    <w:rsid w:val="00D42D9D"/>
    <w:rsid w:val="00D42DF8"/>
    <w:rsid w:val="00D42EE1"/>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424"/>
    <w:rsid w:val="00D45552"/>
    <w:rsid w:val="00D455C7"/>
    <w:rsid w:val="00D455E8"/>
    <w:rsid w:val="00D45656"/>
    <w:rsid w:val="00D45782"/>
    <w:rsid w:val="00D457AE"/>
    <w:rsid w:val="00D45888"/>
    <w:rsid w:val="00D46090"/>
    <w:rsid w:val="00D460BE"/>
    <w:rsid w:val="00D46146"/>
    <w:rsid w:val="00D4618F"/>
    <w:rsid w:val="00D4620E"/>
    <w:rsid w:val="00D4690E"/>
    <w:rsid w:val="00D46ACB"/>
    <w:rsid w:val="00D46D62"/>
    <w:rsid w:val="00D46DCD"/>
    <w:rsid w:val="00D474C4"/>
    <w:rsid w:val="00D47968"/>
    <w:rsid w:val="00D47BD8"/>
    <w:rsid w:val="00D47C11"/>
    <w:rsid w:val="00D502D9"/>
    <w:rsid w:val="00D503D6"/>
    <w:rsid w:val="00D50D73"/>
    <w:rsid w:val="00D50FAB"/>
    <w:rsid w:val="00D50FE8"/>
    <w:rsid w:val="00D5124C"/>
    <w:rsid w:val="00D5137E"/>
    <w:rsid w:val="00D5153C"/>
    <w:rsid w:val="00D519AC"/>
    <w:rsid w:val="00D51E5F"/>
    <w:rsid w:val="00D520F1"/>
    <w:rsid w:val="00D52329"/>
    <w:rsid w:val="00D5233E"/>
    <w:rsid w:val="00D525F9"/>
    <w:rsid w:val="00D52777"/>
    <w:rsid w:val="00D5295C"/>
    <w:rsid w:val="00D52A46"/>
    <w:rsid w:val="00D52AEB"/>
    <w:rsid w:val="00D52FF9"/>
    <w:rsid w:val="00D5331E"/>
    <w:rsid w:val="00D53378"/>
    <w:rsid w:val="00D53400"/>
    <w:rsid w:val="00D5344A"/>
    <w:rsid w:val="00D5401F"/>
    <w:rsid w:val="00D54195"/>
    <w:rsid w:val="00D5425B"/>
    <w:rsid w:val="00D543DC"/>
    <w:rsid w:val="00D54536"/>
    <w:rsid w:val="00D547AF"/>
    <w:rsid w:val="00D548F8"/>
    <w:rsid w:val="00D54A33"/>
    <w:rsid w:val="00D54D34"/>
    <w:rsid w:val="00D54E19"/>
    <w:rsid w:val="00D54E68"/>
    <w:rsid w:val="00D54F36"/>
    <w:rsid w:val="00D5533D"/>
    <w:rsid w:val="00D557A5"/>
    <w:rsid w:val="00D55AEB"/>
    <w:rsid w:val="00D55B22"/>
    <w:rsid w:val="00D55B84"/>
    <w:rsid w:val="00D55BAB"/>
    <w:rsid w:val="00D55C30"/>
    <w:rsid w:val="00D55D32"/>
    <w:rsid w:val="00D56334"/>
    <w:rsid w:val="00D56340"/>
    <w:rsid w:val="00D56436"/>
    <w:rsid w:val="00D56FCF"/>
    <w:rsid w:val="00D573F7"/>
    <w:rsid w:val="00D574EC"/>
    <w:rsid w:val="00D575CE"/>
    <w:rsid w:val="00D57786"/>
    <w:rsid w:val="00D57B3E"/>
    <w:rsid w:val="00D57DCC"/>
    <w:rsid w:val="00D57F22"/>
    <w:rsid w:val="00D602AF"/>
    <w:rsid w:val="00D60457"/>
    <w:rsid w:val="00D606A2"/>
    <w:rsid w:val="00D60909"/>
    <w:rsid w:val="00D60BA9"/>
    <w:rsid w:val="00D60CAC"/>
    <w:rsid w:val="00D60E99"/>
    <w:rsid w:val="00D60F34"/>
    <w:rsid w:val="00D611EF"/>
    <w:rsid w:val="00D612CD"/>
    <w:rsid w:val="00D6186F"/>
    <w:rsid w:val="00D61957"/>
    <w:rsid w:val="00D61D9D"/>
    <w:rsid w:val="00D61DC5"/>
    <w:rsid w:val="00D61EAD"/>
    <w:rsid w:val="00D6203F"/>
    <w:rsid w:val="00D620D0"/>
    <w:rsid w:val="00D62263"/>
    <w:rsid w:val="00D62349"/>
    <w:rsid w:val="00D624A4"/>
    <w:rsid w:val="00D624C8"/>
    <w:rsid w:val="00D626BE"/>
    <w:rsid w:val="00D627C0"/>
    <w:rsid w:val="00D62A1E"/>
    <w:rsid w:val="00D62CB7"/>
    <w:rsid w:val="00D62E57"/>
    <w:rsid w:val="00D62EEF"/>
    <w:rsid w:val="00D630CF"/>
    <w:rsid w:val="00D63129"/>
    <w:rsid w:val="00D634A9"/>
    <w:rsid w:val="00D639F5"/>
    <w:rsid w:val="00D63A1E"/>
    <w:rsid w:val="00D63CFF"/>
    <w:rsid w:val="00D64186"/>
    <w:rsid w:val="00D6438B"/>
    <w:rsid w:val="00D645D7"/>
    <w:rsid w:val="00D64669"/>
    <w:rsid w:val="00D64BDF"/>
    <w:rsid w:val="00D64C96"/>
    <w:rsid w:val="00D64CAF"/>
    <w:rsid w:val="00D6555D"/>
    <w:rsid w:val="00D65878"/>
    <w:rsid w:val="00D65966"/>
    <w:rsid w:val="00D65CC7"/>
    <w:rsid w:val="00D6618A"/>
    <w:rsid w:val="00D66233"/>
    <w:rsid w:val="00D6631A"/>
    <w:rsid w:val="00D669B7"/>
    <w:rsid w:val="00D66D57"/>
    <w:rsid w:val="00D67537"/>
    <w:rsid w:val="00D679C2"/>
    <w:rsid w:val="00D67A08"/>
    <w:rsid w:val="00D67B66"/>
    <w:rsid w:val="00D67BE6"/>
    <w:rsid w:val="00D67C96"/>
    <w:rsid w:val="00D70011"/>
    <w:rsid w:val="00D7026B"/>
    <w:rsid w:val="00D702B6"/>
    <w:rsid w:val="00D7041D"/>
    <w:rsid w:val="00D70C01"/>
    <w:rsid w:val="00D71078"/>
    <w:rsid w:val="00D710C2"/>
    <w:rsid w:val="00D712BE"/>
    <w:rsid w:val="00D7158D"/>
    <w:rsid w:val="00D7197C"/>
    <w:rsid w:val="00D71A26"/>
    <w:rsid w:val="00D71DE1"/>
    <w:rsid w:val="00D71F03"/>
    <w:rsid w:val="00D7202B"/>
    <w:rsid w:val="00D72146"/>
    <w:rsid w:val="00D72234"/>
    <w:rsid w:val="00D72DB5"/>
    <w:rsid w:val="00D72E69"/>
    <w:rsid w:val="00D72EF0"/>
    <w:rsid w:val="00D73245"/>
    <w:rsid w:val="00D7335A"/>
    <w:rsid w:val="00D733B0"/>
    <w:rsid w:val="00D7353C"/>
    <w:rsid w:val="00D73ADD"/>
    <w:rsid w:val="00D73C3D"/>
    <w:rsid w:val="00D73DE5"/>
    <w:rsid w:val="00D743AA"/>
    <w:rsid w:val="00D74520"/>
    <w:rsid w:val="00D746BF"/>
    <w:rsid w:val="00D749BA"/>
    <w:rsid w:val="00D74BCC"/>
    <w:rsid w:val="00D74E0C"/>
    <w:rsid w:val="00D754DD"/>
    <w:rsid w:val="00D758A7"/>
    <w:rsid w:val="00D758EB"/>
    <w:rsid w:val="00D76023"/>
    <w:rsid w:val="00D761F9"/>
    <w:rsid w:val="00D762C7"/>
    <w:rsid w:val="00D76529"/>
    <w:rsid w:val="00D76CA2"/>
    <w:rsid w:val="00D76E90"/>
    <w:rsid w:val="00D77173"/>
    <w:rsid w:val="00D771DE"/>
    <w:rsid w:val="00D774B7"/>
    <w:rsid w:val="00D77613"/>
    <w:rsid w:val="00D778DF"/>
    <w:rsid w:val="00D77DB0"/>
    <w:rsid w:val="00D77E22"/>
    <w:rsid w:val="00D800C3"/>
    <w:rsid w:val="00D8014A"/>
    <w:rsid w:val="00D802DF"/>
    <w:rsid w:val="00D80617"/>
    <w:rsid w:val="00D80648"/>
    <w:rsid w:val="00D80A60"/>
    <w:rsid w:val="00D80AA3"/>
    <w:rsid w:val="00D80C1E"/>
    <w:rsid w:val="00D80F19"/>
    <w:rsid w:val="00D80FD9"/>
    <w:rsid w:val="00D80FE0"/>
    <w:rsid w:val="00D80FEF"/>
    <w:rsid w:val="00D816A6"/>
    <w:rsid w:val="00D81C24"/>
    <w:rsid w:val="00D81C78"/>
    <w:rsid w:val="00D81E8C"/>
    <w:rsid w:val="00D81EB6"/>
    <w:rsid w:val="00D81EFB"/>
    <w:rsid w:val="00D8218E"/>
    <w:rsid w:val="00D8235C"/>
    <w:rsid w:val="00D82452"/>
    <w:rsid w:val="00D82587"/>
    <w:rsid w:val="00D828CD"/>
    <w:rsid w:val="00D82A07"/>
    <w:rsid w:val="00D82ABD"/>
    <w:rsid w:val="00D82FB9"/>
    <w:rsid w:val="00D831F3"/>
    <w:rsid w:val="00D83372"/>
    <w:rsid w:val="00D8347A"/>
    <w:rsid w:val="00D8358E"/>
    <w:rsid w:val="00D83669"/>
    <w:rsid w:val="00D83785"/>
    <w:rsid w:val="00D83847"/>
    <w:rsid w:val="00D83909"/>
    <w:rsid w:val="00D83ABD"/>
    <w:rsid w:val="00D83DF6"/>
    <w:rsid w:val="00D83FC7"/>
    <w:rsid w:val="00D841AE"/>
    <w:rsid w:val="00D84BCE"/>
    <w:rsid w:val="00D84C32"/>
    <w:rsid w:val="00D84E27"/>
    <w:rsid w:val="00D8525F"/>
    <w:rsid w:val="00D859F5"/>
    <w:rsid w:val="00D85A91"/>
    <w:rsid w:val="00D85E1F"/>
    <w:rsid w:val="00D85E92"/>
    <w:rsid w:val="00D86108"/>
    <w:rsid w:val="00D86230"/>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25"/>
    <w:rsid w:val="00D912DC"/>
    <w:rsid w:val="00D91464"/>
    <w:rsid w:val="00D91680"/>
    <w:rsid w:val="00D91BD5"/>
    <w:rsid w:val="00D91D81"/>
    <w:rsid w:val="00D91E20"/>
    <w:rsid w:val="00D91E90"/>
    <w:rsid w:val="00D91EF2"/>
    <w:rsid w:val="00D91F6D"/>
    <w:rsid w:val="00D92205"/>
    <w:rsid w:val="00D92780"/>
    <w:rsid w:val="00D92948"/>
    <w:rsid w:val="00D92D28"/>
    <w:rsid w:val="00D92E28"/>
    <w:rsid w:val="00D93098"/>
    <w:rsid w:val="00D936D1"/>
    <w:rsid w:val="00D93933"/>
    <w:rsid w:val="00D9395F"/>
    <w:rsid w:val="00D93B59"/>
    <w:rsid w:val="00D93E7E"/>
    <w:rsid w:val="00D94198"/>
    <w:rsid w:val="00D9423E"/>
    <w:rsid w:val="00D9425D"/>
    <w:rsid w:val="00D9447D"/>
    <w:rsid w:val="00D94539"/>
    <w:rsid w:val="00D9490D"/>
    <w:rsid w:val="00D94B45"/>
    <w:rsid w:val="00D94C31"/>
    <w:rsid w:val="00D94E73"/>
    <w:rsid w:val="00D9506E"/>
    <w:rsid w:val="00D951B3"/>
    <w:rsid w:val="00D95302"/>
    <w:rsid w:val="00D95322"/>
    <w:rsid w:val="00D954CB"/>
    <w:rsid w:val="00D95503"/>
    <w:rsid w:val="00D9550F"/>
    <w:rsid w:val="00D95616"/>
    <w:rsid w:val="00D95C8E"/>
    <w:rsid w:val="00D964FC"/>
    <w:rsid w:val="00D9680E"/>
    <w:rsid w:val="00D96B32"/>
    <w:rsid w:val="00D96CD6"/>
    <w:rsid w:val="00D96DA7"/>
    <w:rsid w:val="00D9754A"/>
    <w:rsid w:val="00D975A9"/>
    <w:rsid w:val="00D975F3"/>
    <w:rsid w:val="00D9760D"/>
    <w:rsid w:val="00D97795"/>
    <w:rsid w:val="00D977E9"/>
    <w:rsid w:val="00D97824"/>
    <w:rsid w:val="00D97879"/>
    <w:rsid w:val="00D978C0"/>
    <w:rsid w:val="00D97B94"/>
    <w:rsid w:val="00DA0216"/>
    <w:rsid w:val="00DA0613"/>
    <w:rsid w:val="00DA06AB"/>
    <w:rsid w:val="00DA094B"/>
    <w:rsid w:val="00DA09C8"/>
    <w:rsid w:val="00DA0A45"/>
    <w:rsid w:val="00DA0D7A"/>
    <w:rsid w:val="00DA1163"/>
    <w:rsid w:val="00DA1244"/>
    <w:rsid w:val="00DA14A4"/>
    <w:rsid w:val="00DA1682"/>
    <w:rsid w:val="00DA1763"/>
    <w:rsid w:val="00DA1847"/>
    <w:rsid w:val="00DA1A6C"/>
    <w:rsid w:val="00DA1B57"/>
    <w:rsid w:val="00DA2124"/>
    <w:rsid w:val="00DA230C"/>
    <w:rsid w:val="00DA2426"/>
    <w:rsid w:val="00DA254D"/>
    <w:rsid w:val="00DA26CF"/>
    <w:rsid w:val="00DA2C2D"/>
    <w:rsid w:val="00DA3010"/>
    <w:rsid w:val="00DA30BA"/>
    <w:rsid w:val="00DA3373"/>
    <w:rsid w:val="00DA3703"/>
    <w:rsid w:val="00DA38C7"/>
    <w:rsid w:val="00DA3A78"/>
    <w:rsid w:val="00DA3C9F"/>
    <w:rsid w:val="00DA3CFA"/>
    <w:rsid w:val="00DA3E99"/>
    <w:rsid w:val="00DA3F8E"/>
    <w:rsid w:val="00DA3FCB"/>
    <w:rsid w:val="00DA4067"/>
    <w:rsid w:val="00DA45E9"/>
    <w:rsid w:val="00DA48CF"/>
    <w:rsid w:val="00DA49F9"/>
    <w:rsid w:val="00DA4A33"/>
    <w:rsid w:val="00DA4EDF"/>
    <w:rsid w:val="00DA5068"/>
    <w:rsid w:val="00DA51C7"/>
    <w:rsid w:val="00DA5237"/>
    <w:rsid w:val="00DA5358"/>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14D"/>
    <w:rsid w:val="00DA7202"/>
    <w:rsid w:val="00DA7606"/>
    <w:rsid w:val="00DA77CF"/>
    <w:rsid w:val="00DA7A4D"/>
    <w:rsid w:val="00DA7ACF"/>
    <w:rsid w:val="00DA7D25"/>
    <w:rsid w:val="00DA7DE8"/>
    <w:rsid w:val="00DB0189"/>
    <w:rsid w:val="00DB0328"/>
    <w:rsid w:val="00DB051B"/>
    <w:rsid w:val="00DB0545"/>
    <w:rsid w:val="00DB07F1"/>
    <w:rsid w:val="00DB0A38"/>
    <w:rsid w:val="00DB0FD1"/>
    <w:rsid w:val="00DB14C4"/>
    <w:rsid w:val="00DB154F"/>
    <w:rsid w:val="00DB1CE0"/>
    <w:rsid w:val="00DB1EB5"/>
    <w:rsid w:val="00DB1F34"/>
    <w:rsid w:val="00DB1F9E"/>
    <w:rsid w:val="00DB2083"/>
    <w:rsid w:val="00DB2407"/>
    <w:rsid w:val="00DB2BD4"/>
    <w:rsid w:val="00DB2C6F"/>
    <w:rsid w:val="00DB2FD7"/>
    <w:rsid w:val="00DB34BD"/>
    <w:rsid w:val="00DB3687"/>
    <w:rsid w:val="00DB36EA"/>
    <w:rsid w:val="00DB36FE"/>
    <w:rsid w:val="00DB3744"/>
    <w:rsid w:val="00DB3D2C"/>
    <w:rsid w:val="00DB3F0F"/>
    <w:rsid w:val="00DB404B"/>
    <w:rsid w:val="00DB4124"/>
    <w:rsid w:val="00DB4201"/>
    <w:rsid w:val="00DB4392"/>
    <w:rsid w:val="00DB4EB4"/>
    <w:rsid w:val="00DB4F80"/>
    <w:rsid w:val="00DB4F8C"/>
    <w:rsid w:val="00DB5A42"/>
    <w:rsid w:val="00DB5A61"/>
    <w:rsid w:val="00DB60C3"/>
    <w:rsid w:val="00DB6448"/>
    <w:rsid w:val="00DB66B0"/>
    <w:rsid w:val="00DB6C46"/>
    <w:rsid w:val="00DB7031"/>
    <w:rsid w:val="00DB737A"/>
    <w:rsid w:val="00DB7505"/>
    <w:rsid w:val="00DB758A"/>
    <w:rsid w:val="00DB77E8"/>
    <w:rsid w:val="00DB7C0D"/>
    <w:rsid w:val="00DB7DB2"/>
    <w:rsid w:val="00DB7F7B"/>
    <w:rsid w:val="00DC011B"/>
    <w:rsid w:val="00DC022A"/>
    <w:rsid w:val="00DC0677"/>
    <w:rsid w:val="00DC0A52"/>
    <w:rsid w:val="00DC0B16"/>
    <w:rsid w:val="00DC0CE5"/>
    <w:rsid w:val="00DC0F90"/>
    <w:rsid w:val="00DC0FFB"/>
    <w:rsid w:val="00DC1C81"/>
    <w:rsid w:val="00DC1F3D"/>
    <w:rsid w:val="00DC227A"/>
    <w:rsid w:val="00DC232A"/>
    <w:rsid w:val="00DC26F2"/>
    <w:rsid w:val="00DC2757"/>
    <w:rsid w:val="00DC2913"/>
    <w:rsid w:val="00DC2F81"/>
    <w:rsid w:val="00DC3724"/>
    <w:rsid w:val="00DC38BF"/>
    <w:rsid w:val="00DC3BF2"/>
    <w:rsid w:val="00DC403B"/>
    <w:rsid w:val="00DC41BD"/>
    <w:rsid w:val="00DC41CC"/>
    <w:rsid w:val="00DC4226"/>
    <w:rsid w:val="00DC4227"/>
    <w:rsid w:val="00DC4269"/>
    <w:rsid w:val="00DC451F"/>
    <w:rsid w:val="00DC4717"/>
    <w:rsid w:val="00DC4731"/>
    <w:rsid w:val="00DC47EC"/>
    <w:rsid w:val="00DC497D"/>
    <w:rsid w:val="00DC4D22"/>
    <w:rsid w:val="00DC4F77"/>
    <w:rsid w:val="00DC4F8B"/>
    <w:rsid w:val="00DC4F93"/>
    <w:rsid w:val="00DC50BE"/>
    <w:rsid w:val="00DC55AA"/>
    <w:rsid w:val="00DC56B5"/>
    <w:rsid w:val="00DC5817"/>
    <w:rsid w:val="00DC592D"/>
    <w:rsid w:val="00DC5A0E"/>
    <w:rsid w:val="00DC5CEB"/>
    <w:rsid w:val="00DC5DF7"/>
    <w:rsid w:val="00DC6422"/>
    <w:rsid w:val="00DC6824"/>
    <w:rsid w:val="00DC684F"/>
    <w:rsid w:val="00DC6D79"/>
    <w:rsid w:val="00DC6D85"/>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466"/>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091"/>
    <w:rsid w:val="00DD32C7"/>
    <w:rsid w:val="00DD3925"/>
    <w:rsid w:val="00DD3A5B"/>
    <w:rsid w:val="00DD3C38"/>
    <w:rsid w:val="00DD3DC4"/>
    <w:rsid w:val="00DD3E43"/>
    <w:rsid w:val="00DD4150"/>
    <w:rsid w:val="00DD43D8"/>
    <w:rsid w:val="00DD44CC"/>
    <w:rsid w:val="00DD45EE"/>
    <w:rsid w:val="00DD48C1"/>
    <w:rsid w:val="00DD491C"/>
    <w:rsid w:val="00DD4A04"/>
    <w:rsid w:val="00DD4BCA"/>
    <w:rsid w:val="00DD51BB"/>
    <w:rsid w:val="00DD523E"/>
    <w:rsid w:val="00DD5305"/>
    <w:rsid w:val="00DD5541"/>
    <w:rsid w:val="00DD5692"/>
    <w:rsid w:val="00DD56B6"/>
    <w:rsid w:val="00DD5F69"/>
    <w:rsid w:val="00DD5FEB"/>
    <w:rsid w:val="00DD6216"/>
    <w:rsid w:val="00DD6BD2"/>
    <w:rsid w:val="00DD6CD2"/>
    <w:rsid w:val="00DD6D99"/>
    <w:rsid w:val="00DD6E6E"/>
    <w:rsid w:val="00DD6F0C"/>
    <w:rsid w:val="00DD708E"/>
    <w:rsid w:val="00DD70D5"/>
    <w:rsid w:val="00DD7213"/>
    <w:rsid w:val="00DD7378"/>
    <w:rsid w:val="00DD745B"/>
    <w:rsid w:val="00DD751B"/>
    <w:rsid w:val="00DD7589"/>
    <w:rsid w:val="00DD76CC"/>
    <w:rsid w:val="00DD7A76"/>
    <w:rsid w:val="00DD7B66"/>
    <w:rsid w:val="00DD7BF7"/>
    <w:rsid w:val="00DD7F5A"/>
    <w:rsid w:val="00DD7F85"/>
    <w:rsid w:val="00DE007E"/>
    <w:rsid w:val="00DE0087"/>
    <w:rsid w:val="00DE0526"/>
    <w:rsid w:val="00DE0862"/>
    <w:rsid w:val="00DE0BD8"/>
    <w:rsid w:val="00DE0C97"/>
    <w:rsid w:val="00DE106E"/>
    <w:rsid w:val="00DE13F5"/>
    <w:rsid w:val="00DE1460"/>
    <w:rsid w:val="00DE146D"/>
    <w:rsid w:val="00DE14F5"/>
    <w:rsid w:val="00DE15F0"/>
    <w:rsid w:val="00DE16EB"/>
    <w:rsid w:val="00DE16F3"/>
    <w:rsid w:val="00DE17CB"/>
    <w:rsid w:val="00DE18CA"/>
    <w:rsid w:val="00DE1BCF"/>
    <w:rsid w:val="00DE1C02"/>
    <w:rsid w:val="00DE1DF1"/>
    <w:rsid w:val="00DE1E3A"/>
    <w:rsid w:val="00DE1EA7"/>
    <w:rsid w:val="00DE2038"/>
    <w:rsid w:val="00DE2213"/>
    <w:rsid w:val="00DE23F3"/>
    <w:rsid w:val="00DE255A"/>
    <w:rsid w:val="00DE269F"/>
    <w:rsid w:val="00DE27AB"/>
    <w:rsid w:val="00DE28A7"/>
    <w:rsid w:val="00DE306A"/>
    <w:rsid w:val="00DE3139"/>
    <w:rsid w:val="00DE3335"/>
    <w:rsid w:val="00DE33CD"/>
    <w:rsid w:val="00DE34F7"/>
    <w:rsid w:val="00DE366D"/>
    <w:rsid w:val="00DE368C"/>
    <w:rsid w:val="00DE3922"/>
    <w:rsid w:val="00DE3B0E"/>
    <w:rsid w:val="00DE3BE4"/>
    <w:rsid w:val="00DE3CA2"/>
    <w:rsid w:val="00DE3D1A"/>
    <w:rsid w:val="00DE3E5D"/>
    <w:rsid w:val="00DE4005"/>
    <w:rsid w:val="00DE4110"/>
    <w:rsid w:val="00DE4397"/>
    <w:rsid w:val="00DE452C"/>
    <w:rsid w:val="00DE456B"/>
    <w:rsid w:val="00DE4947"/>
    <w:rsid w:val="00DE4C6F"/>
    <w:rsid w:val="00DE4E23"/>
    <w:rsid w:val="00DE5495"/>
    <w:rsid w:val="00DE5796"/>
    <w:rsid w:val="00DE59FF"/>
    <w:rsid w:val="00DE5CFF"/>
    <w:rsid w:val="00DE5F36"/>
    <w:rsid w:val="00DE6379"/>
    <w:rsid w:val="00DE65D6"/>
    <w:rsid w:val="00DE6736"/>
    <w:rsid w:val="00DE69CD"/>
    <w:rsid w:val="00DE6ABE"/>
    <w:rsid w:val="00DE6B2B"/>
    <w:rsid w:val="00DE6B50"/>
    <w:rsid w:val="00DE6CB9"/>
    <w:rsid w:val="00DE6F1D"/>
    <w:rsid w:val="00DE7229"/>
    <w:rsid w:val="00DE7247"/>
    <w:rsid w:val="00DE74B6"/>
    <w:rsid w:val="00DE754E"/>
    <w:rsid w:val="00DE77EE"/>
    <w:rsid w:val="00DE7939"/>
    <w:rsid w:val="00DE7A59"/>
    <w:rsid w:val="00DE7BD1"/>
    <w:rsid w:val="00DE7C48"/>
    <w:rsid w:val="00DF03BD"/>
    <w:rsid w:val="00DF046F"/>
    <w:rsid w:val="00DF06DB"/>
    <w:rsid w:val="00DF08BA"/>
    <w:rsid w:val="00DF0A20"/>
    <w:rsid w:val="00DF0CFB"/>
    <w:rsid w:val="00DF0D07"/>
    <w:rsid w:val="00DF0D99"/>
    <w:rsid w:val="00DF0F49"/>
    <w:rsid w:val="00DF1202"/>
    <w:rsid w:val="00DF124F"/>
    <w:rsid w:val="00DF1751"/>
    <w:rsid w:val="00DF1967"/>
    <w:rsid w:val="00DF1A64"/>
    <w:rsid w:val="00DF1A88"/>
    <w:rsid w:val="00DF1AA5"/>
    <w:rsid w:val="00DF1CF8"/>
    <w:rsid w:val="00DF1E38"/>
    <w:rsid w:val="00DF1E74"/>
    <w:rsid w:val="00DF21F7"/>
    <w:rsid w:val="00DF2917"/>
    <w:rsid w:val="00DF29F0"/>
    <w:rsid w:val="00DF29F1"/>
    <w:rsid w:val="00DF2A10"/>
    <w:rsid w:val="00DF2C60"/>
    <w:rsid w:val="00DF308B"/>
    <w:rsid w:val="00DF332D"/>
    <w:rsid w:val="00DF34E6"/>
    <w:rsid w:val="00DF35C7"/>
    <w:rsid w:val="00DF3632"/>
    <w:rsid w:val="00DF37B5"/>
    <w:rsid w:val="00DF37DF"/>
    <w:rsid w:val="00DF3AA6"/>
    <w:rsid w:val="00DF3AE2"/>
    <w:rsid w:val="00DF3B0A"/>
    <w:rsid w:val="00DF3B4D"/>
    <w:rsid w:val="00DF437B"/>
    <w:rsid w:val="00DF43C0"/>
    <w:rsid w:val="00DF43D4"/>
    <w:rsid w:val="00DF4401"/>
    <w:rsid w:val="00DF46D6"/>
    <w:rsid w:val="00DF4712"/>
    <w:rsid w:val="00DF4715"/>
    <w:rsid w:val="00DF483D"/>
    <w:rsid w:val="00DF4923"/>
    <w:rsid w:val="00DF494B"/>
    <w:rsid w:val="00DF4D2C"/>
    <w:rsid w:val="00DF4DF8"/>
    <w:rsid w:val="00DF527F"/>
    <w:rsid w:val="00DF5329"/>
    <w:rsid w:val="00DF5A79"/>
    <w:rsid w:val="00DF5ACE"/>
    <w:rsid w:val="00DF60E2"/>
    <w:rsid w:val="00DF619C"/>
    <w:rsid w:val="00DF62F2"/>
    <w:rsid w:val="00DF6418"/>
    <w:rsid w:val="00DF657A"/>
    <w:rsid w:val="00DF6632"/>
    <w:rsid w:val="00DF67A6"/>
    <w:rsid w:val="00DF682B"/>
    <w:rsid w:val="00DF69B4"/>
    <w:rsid w:val="00DF69DC"/>
    <w:rsid w:val="00DF6D34"/>
    <w:rsid w:val="00DF744C"/>
    <w:rsid w:val="00DF76DE"/>
    <w:rsid w:val="00DF76F4"/>
    <w:rsid w:val="00DF781B"/>
    <w:rsid w:val="00DF795D"/>
    <w:rsid w:val="00DF7D1A"/>
    <w:rsid w:val="00DF7EE8"/>
    <w:rsid w:val="00DF7EEA"/>
    <w:rsid w:val="00DF7F8D"/>
    <w:rsid w:val="00E0001B"/>
    <w:rsid w:val="00E001EA"/>
    <w:rsid w:val="00E0025C"/>
    <w:rsid w:val="00E00760"/>
    <w:rsid w:val="00E00CFF"/>
    <w:rsid w:val="00E01178"/>
    <w:rsid w:val="00E012F5"/>
    <w:rsid w:val="00E018D9"/>
    <w:rsid w:val="00E01F98"/>
    <w:rsid w:val="00E02056"/>
    <w:rsid w:val="00E020F6"/>
    <w:rsid w:val="00E022E6"/>
    <w:rsid w:val="00E024D9"/>
    <w:rsid w:val="00E029A9"/>
    <w:rsid w:val="00E02E61"/>
    <w:rsid w:val="00E03010"/>
    <w:rsid w:val="00E0338F"/>
    <w:rsid w:val="00E0342F"/>
    <w:rsid w:val="00E0377B"/>
    <w:rsid w:val="00E03982"/>
    <w:rsid w:val="00E03A6C"/>
    <w:rsid w:val="00E03AEC"/>
    <w:rsid w:val="00E03C09"/>
    <w:rsid w:val="00E03D94"/>
    <w:rsid w:val="00E03DCF"/>
    <w:rsid w:val="00E03E2A"/>
    <w:rsid w:val="00E04125"/>
    <w:rsid w:val="00E04165"/>
    <w:rsid w:val="00E047B0"/>
    <w:rsid w:val="00E04E42"/>
    <w:rsid w:val="00E04ED6"/>
    <w:rsid w:val="00E04EE2"/>
    <w:rsid w:val="00E04EFC"/>
    <w:rsid w:val="00E052C5"/>
    <w:rsid w:val="00E0542B"/>
    <w:rsid w:val="00E05738"/>
    <w:rsid w:val="00E05BFA"/>
    <w:rsid w:val="00E05CEE"/>
    <w:rsid w:val="00E06120"/>
    <w:rsid w:val="00E0641F"/>
    <w:rsid w:val="00E06441"/>
    <w:rsid w:val="00E06483"/>
    <w:rsid w:val="00E066D3"/>
    <w:rsid w:val="00E066D7"/>
    <w:rsid w:val="00E06704"/>
    <w:rsid w:val="00E068E0"/>
    <w:rsid w:val="00E071D1"/>
    <w:rsid w:val="00E07224"/>
    <w:rsid w:val="00E072B9"/>
    <w:rsid w:val="00E0739B"/>
    <w:rsid w:val="00E07B51"/>
    <w:rsid w:val="00E07C18"/>
    <w:rsid w:val="00E07F4C"/>
    <w:rsid w:val="00E07F56"/>
    <w:rsid w:val="00E1045B"/>
    <w:rsid w:val="00E1051F"/>
    <w:rsid w:val="00E10740"/>
    <w:rsid w:val="00E1081F"/>
    <w:rsid w:val="00E10AE5"/>
    <w:rsid w:val="00E10C15"/>
    <w:rsid w:val="00E10CA7"/>
    <w:rsid w:val="00E10F21"/>
    <w:rsid w:val="00E1101A"/>
    <w:rsid w:val="00E11378"/>
    <w:rsid w:val="00E11454"/>
    <w:rsid w:val="00E11463"/>
    <w:rsid w:val="00E115EA"/>
    <w:rsid w:val="00E1176A"/>
    <w:rsid w:val="00E11C1B"/>
    <w:rsid w:val="00E11D06"/>
    <w:rsid w:val="00E11DF5"/>
    <w:rsid w:val="00E125DA"/>
    <w:rsid w:val="00E12609"/>
    <w:rsid w:val="00E128B2"/>
    <w:rsid w:val="00E12A65"/>
    <w:rsid w:val="00E12AD1"/>
    <w:rsid w:val="00E12CB2"/>
    <w:rsid w:val="00E13998"/>
    <w:rsid w:val="00E13A8F"/>
    <w:rsid w:val="00E13D1C"/>
    <w:rsid w:val="00E13FDF"/>
    <w:rsid w:val="00E140B1"/>
    <w:rsid w:val="00E141F4"/>
    <w:rsid w:val="00E14495"/>
    <w:rsid w:val="00E14916"/>
    <w:rsid w:val="00E149FA"/>
    <w:rsid w:val="00E14D75"/>
    <w:rsid w:val="00E14E2A"/>
    <w:rsid w:val="00E14E5A"/>
    <w:rsid w:val="00E153AC"/>
    <w:rsid w:val="00E153CD"/>
    <w:rsid w:val="00E15661"/>
    <w:rsid w:val="00E157FF"/>
    <w:rsid w:val="00E15BC6"/>
    <w:rsid w:val="00E15C46"/>
    <w:rsid w:val="00E15FA5"/>
    <w:rsid w:val="00E161B5"/>
    <w:rsid w:val="00E165FD"/>
    <w:rsid w:val="00E166DE"/>
    <w:rsid w:val="00E1692E"/>
    <w:rsid w:val="00E169BC"/>
    <w:rsid w:val="00E16BB6"/>
    <w:rsid w:val="00E16C72"/>
    <w:rsid w:val="00E16E06"/>
    <w:rsid w:val="00E16F5F"/>
    <w:rsid w:val="00E17239"/>
    <w:rsid w:val="00E1771A"/>
    <w:rsid w:val="00E17974"/>
    <w:rsid w:val="00E17BDE"/>
    <w:rsid w:val="00E17C1A"/>
    <w:rsid w:val="00E17E90"/>
    <w:rsid w:val="00E204E7"/>
    <w:rsid w:val="00E20649"/>
    <w:rsid w:val="00E206BE"/>
    <w:rsid w:val="00E20745"/>
    <w:rsid w:val="00E20B76"/>
    <w:rsid w:val="00E20B9E"/>
    <w:rsid w:val="00E20CF0"/>
    <w:rsid w:val="00E213B5"/>
    <w:rsid w:val="00E215AC"/>
    <w:rsid w:val="00E21736"/>
    <w:rsid w:val="00E21744"/>
    <w:rsid w:val="00E21785"/>
    <w:rsid w:val="00E219EC"/>
    <w:rsid w:val="00E21FA7"/>
    <w:rsid w:val="00E22031"/>
    <w:rsid w:val="00E22074"/>
    <w:rsid w:val="00E221A8"/>
    <w:rsid w:val="00E22818"/>
    <w:rsid w:val="00E228CA"/>
    <w:rsid w:val="00E229F0"/>
    <w:rsid w:val="00E22BA7"/>
    <w:rsid w:val="00E22C44"/>
    <w:rsid w:val="00E22D1C"/>
    <w:rsid w:val="00E22E94"/>
    <w:rsid w:val="00E230A8"/>
    <w:rsid w:val="00E230B0"/>
    <w:rsid w:val="00E23361"/>
    <w:rsid w:val="00E23955"/>
    <w:rsid w:val="00E239C6"/>
    <w:rsid w:val="00E23B1A"/>
    <w:rsid w:val="00E23B88"/>
    <w:rsid w:val="00E23BBC"/>
    <w:rsid w:val="00E24244"/>
    <w:rsid w:val="00E2447C"/>
    <w:rsid w:val="00E24D66"/>
    <w:rsid w:val="00E24EE8"/>
    <w:rsid w:val="00E252B4"/>
    <w:rsid w:val="00E2539C"/>
    <w:rsid w:val="00E2544D"/>
    <w:rsid w:val="00E25768"/>
    <w:rsid w:val="00E2592C"/>
    <w:rsid w:val="00E25CF0"/>
    <w:rsid w:val="00E25D20"/>
    <w:rsid w:val="00E25E5E"/>
    <w:rsid w:val="00E261F9"/>
    <w:rsid w:val="00E26654"/>
    <w:rsid w:val="00E26A9D"/>
    <w:rsid w:val="00E26BCA"/>
    <w:rsid w:val="00E27032"/>
    <w:rsid w:val="00E27802"/>
    <w:rsid w:val="00E279A2"/>
    <w:rsid w:val="00E27DD2"/>
    <w:rsid w:val="00E3015C"/>
    <w:rsid w:val="00E30396"/>
    <w:rsid w:val="00E30FA5"/>
    <w:rsid w:val="00E31001"/>
    <w:rsid w:val="00E3104F"/>
    <w:rsid w:val="00E31290"/>
    <w:rsid w:val="00E31794"/>
    <w:rsid w:val="00E31856"/>
    <w:rsid w:val="00E31922"/>
    <w:rsid w:val="00E3199E"/>
    <w:rsid w:val="00E31D6A"/>
    <w:rsid w:val="00E31E27"/>
    <w:rsid w:val="00E31F97"/>
    <w:rsid w:val="00E320A7"/>
    <w:rsid w:val="00E32186"/>
    <w:rsid w:val="00E323C4"/>
    <w:rsid w:val="00E323CD"/>
    <w:rsid w:val="00E32531"/>
    <w:rsid w:val="00E3274A"/>
    <w:rsid w:val="00E32750"/>
    <w:rsid w:val="00E32846"/>
    <w:rsid w:val="00E32878"/>
    <w:rsid w:val="00E329E0"/>
    <w:rsid w:val="00E32F85"/>
    <w:rsid w:val="00E32FA8"/>
    <w:rsid w:val="00E3305E"/>
    <w:rsid w:val="00E330DD"/>
    <w:rsid w:val="00E332D7"/>
    <w:rsid w:val="00E333C2"/>
    <w:rsid w:val="00E3343D"/>
    <w:rsid w:val="00E335D7"/>
    <w:rsid w:val="00E33903"/>
    <w:rsid w:val="00E33F9E"/>
    <w:rsid w:val="00E341C0"/>
    <w:rsid w:val="00E34631"/>
    <w:rsid w:val="00E34669"/>
    <w:rsid w:val="00E34750"/>
    <w:rsid w:val="00E35AC2"/>
    <w:rsid w:val="00E35C56"/>
    <w:rsid w:val="00E3612B"/>
    <w:rsid w:val="00E36278"/>
    <w:rsid w:val="00E363CD"/>
    <w:rsid w:val="00E366C4"/>
    <w:rsid w:val="00E36C23"/>
    <w:rsid w:val="00E36C74"/>
    <w:rsid w:val="00E36D93"/>
    <w:rsid w:val="00E36F17"/>
    <w:rsid w:val="00E36F58"/>
    <w:rsid w:val="00E373C7"/>
    <w:rsid w:val="00E3760A"/>
    <w:rsid w:val="00E376D5"/>
    <w:rsid w:val="00E4058C"/>
    <w:rsid w:val="00E40896"/>
    <w:rsid w:val="00E40945"/>
    <w:rsid w:val="00E40DF8"/>
    <w:rsid w:val="00E41288"/>
    <w:rsid w:val="00E41827"/>
    <w:rsid w:val="00E41C13"/>
    <w:rsid w:val="00E41F1D"/>
    <w:rsid w:val="00E42338"/>
    <w:rsid w:val="00E42430"/>
    <w:rsid w:val="00E42895"/>
    <w:rsid w:val="00E4298A"/>
    <w:rsid w:val="00E42C4B"/>
    <w:rsid w:val="00E42C6F"/>
    <w:rsid w:val="00E42E10"/>
    <w:rsid w:val="00E42E93"/>
    <w:rsid w:val="00E430D0"/>
    <w:rsid w:val="00E43296"/>
    <w:rsid w:val="00E43418"/>
    <w:rsid w:val="00E4358C"/>
    <w:rsid w:val="00E435AD"/>
    <w:rsid w:val="00E43B06"/>
    <w:rsid w:val="00E43DDE"/>
    <w:rsid w:val="00E4412B"/>
    <w:rsid w:val="00E44923"/>
    <w:rsid w:val="00E449DF"/>
    <w:rsid w:val="00E44D6D"/>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3E0"/>
    <w:rsid w:val="00E4742B"/>
    <w:rsid w:val="00E475F0"/>
    <w:rsid w:val="00E47606"/>
    <w:rsid w:val="00E47896"/>
    <w:rsid w:val="00E478F0"/>
    <w:rsid w:val="00E47951"/>
    <w:rsid w:val="00E47FAD"/>
    <w:rsid w:val="00E5000D"/>
    <w:rsid w:val="00E500D6"/>
    <w:rsid w:val="00E50281"/>
    <w:rsid w:val="00E50296"/>
    <w:rsid w:val="00E50410"/>
    <w:rsid w:val="00E5094C"/>
    <w:rsid w:val="00E50BC0"/>
    <w:rsid w:val="00E50CDA"/>
    <w:rsid w:val="00E50F53"/>
    <w:rsid w:val="00E50F9E"/>
    <w:rsid w:val="00E513BC"/>
    <w:rsid w:val="00E51421"/>
    <w:rsid w:val="00E5165F"/>
    <w:rsid w:val="00E51936"/>
    <w:rsid w:val="00E519CC"/>
    <w:rsid w:val="00E51D0E"/>
    <w:rsid w:val="00E51D63"/>
    <w:rsid w:val="00E51DD5"/>
    <w:rsid w:val="00E5203D"/>
    <w:rsid w:val="00E52336"/>
    <w:rsid w:val="00E52A71"/>
    <w:rsid w:val="00E52D76"/>
    <w:rsid w:val="00E52DC7"/>
    <w:rsid w:val="00E52DD3"/>
    <w:rsid w:val="00E52F1F"/>
    <w:rsid w:val="00E53B42"/>
    <w:rsid w:val="00E53DBA"/>
    <w:rsid w:val="00E541C6"/>
    <w:rsid w:val="00E54297"/>
    <w:rsid w:val="00E5454B"/>
    <w:rsid w:val="00E54649"/>
    <w:rsid w:val="00E54A8F"/>
    <w:rsid w:val="00E54B95"/>
    <w:rsid w:val="00E54F34"/>
    <w:rsid w:val="00E555A3"/>
    <w:rsid w:val="00E5569E"/>
    <w:rsid w:val="00E55B75"/>
    <w:rsid w:val="00E55DCD"/>
    <w:rsid w:val="00E55E3A"/>
    <w:rsid w:val="00E55F0A"/>
    <w:rsid w:val="00E5604E"/>
    <w:rsid w:val="00E56259"/>
    <w:rsid w:val="00E562A3"/>
    <w:rsid w:val="00E56757"/>
    <w:rsid w:val="00E56843"/>
    <w:rsid w:val="00E56872"/>
    <w:rsid w:val="00E56882"/>
    <w:rsid w:val="00E56D5B"/>
    <w:rsid w:val="00E574DF"/>
    <w:rsid w:val="00E57621"/>
    <w:rsid w:val="00E57CB4"/>
    <w:rsid w:val="00E57CC5"/>
    <w:rsid w:val="00E57CF6"/>
    <w:rsid w:val="00E57E84"/>
    <w:rsid w:val="00E603E3"/>
    <w:rsid w:val="00E60637"/>
    <w:rsid w:val="00E60770"/>
    <w:rsid w:val="00E607C9"/>
    <w:rsid w:val="00E609FD"/>
    <w:rsid w:val="00E60FBC"/>
    <w:rsid w:val="00E610C5"/>
    <w:rsid w:val="00E6116B"/>
    <w:rsid w:val="00E6138A"/>
    <w:rsid w:val="00E61395"/>
    <w:rsid w:val="00E61559"/>
    <w:rsid w:val="00E6191D"/>
    <w:rsid w:val="00E61944"/>
    <w:rsid w:val="00E61A48"/>
    <w:rsid w:val="00E61BE9"/>
    <w:rsid w:val="00E61FD7"/>
    <w:rsid w:val="00E620A7"/>
    <w:rsid w:val="00E620D1"/>
    <w:rsid w:val="00E62117"/>
    <w:rsid w:val="00E6245A"/>
    <w:rsid w:val="00E626B1"/>
    <w:rsid w:val="00E6277B"/>
    <w:rsid w:val="00E627E5"/>
    <w:rsid w:val="00E6295C"/>
    <w:rsid w:val="00E62C1F"/>
    <w:rsid w:val="00E62C42"/>
    <w:rsid w:val="00E62DC2"/>
    <w:rsid w:val="00E62E2F"/>
    <w:rsid w:val="00E6303D"/>
    <w:rsid w:val="00E6333D"/>
    <w:rsid w:val="00E63541"/>
    <w:rsid w:val="00E636D0"/>
    <w:rsid w:val="00E63874"/>
    <w:rsid w:val="00E63972"/>
    <w:rsid w:val="00E63D83"/>
    <w:rsid w:val="00E63E79"/>
    <w:rsid w:val="00E640EF"/>
    <w:rsid w:val="00E64147"/>
    <w:rsid w:val="00E644B4"/>
    <w:rsid w:val="00E64656"/>
    <w:rsid w:val="00E64A69"/>
    <w:rsid w:val="00E64AC7"/>
    <w:rsid w:val="00E65360"/>
    <w:rsid w:val="00E655D3"/>
    <w:rsid w:val="00E65E10"/>
    <w:rsid w:val="00E6601E"/>
    <w:rsid w:val="00E664D5"/>
    <w:rsid w:val="00E665B7"/>
    <w:rsid w:val="00E66830"/>
    <w:rsid w:val="00E6712F"/>
    <w:rsid w:val="00E67159"/>
    <w:rsid w:val="00E673DC"/>
    <w:rsid w:val="00E676B9"/>
    <w:rsid w:val="00E6785C"/>
    <w:rsid w:val="00E678CD"/>
    <w:rsid w:val="00E67A29"/>
    <w:rsid w:val="00E67B99"/>
    <w:rsid w:val="00E67F5C"/>
    <w:rsid w:val="00E67FDE"/>
    <w:rsid w:val="00E703C5"/>
    <w:rsid w:val="00E704A3"/>
    <w:rsid w:val="00E705D5"/>
    <w:rsid w:val="00E70660"/>
    <w:rsid w:val="00E707C8"/>
    <w:rsid w:val="00E70836"/>
    <w:rsid w:val="00E70910"/>
    <w:rsid w:val="00E709A4"/>
    <w:rsid w:val="00E709CA"/>
    <w:rsid w:val="00E70B51"/>
    <w:rsid w:val="00E70E23"/>
    <w:rsid w:val="00E70ECC"/>
    <w:rsid w:val="00E70F48"/>
    <w:rsid w:val="00E710FD"/>
    <w:rsid w:val="00E714D5"/>
    <w:rsid w:val="00E715FA"/>
    <w:rsid w:val="00E71627"/>
    <w:rsid w:val="00E718A4"/>
    <w:rsid w:val="00E71923"/>
    <w:rsid w:val="00E71AAA"/>
    <w:rsid w:val="00E71D1E"/>
    <w:rsid w:val="00E71DF0"/>
    <w:rsid w:val="00E722EF"/>
    <w:rsid w:val="00E72373"/>
    <w:rsid w:val="00E723EC"/>
    <w:rsid w:val="00E72465"/>
    <w:rsid w:val="00E728D8"/>
    <w:rsid w:val="00E72BB2"/>
    <w:rsid w:val="00E72D63"/>
    <w:rsid w:val="00E72E76"/>
    <w:rsid w:val="00E7303D"/>
    <w:rsid w:val="00E730EF"/>
    <w:rsid w:val="00E7323F"/>
    <w:rsid w:val="00E73567"/>
    <w:rsid w:val="00E7373B"/>
    <w:rsid w:val="00E73A80"/>
    <w:rsid w:val="00E73F6F"/>
    <w:rsid w:val="00E73FEB"/>
    <w:rsid w:val="00E7400D"/>
    <w:rsid w:val="00E740A9"/>
    <w:rsid w:val="00E7450D"/>
    <w:rsid w:val="00E75091"/>
    <w:rsid w:val="00E752B2"/>
    <w:rsid w:val="00E754DA"/>
    <w:rsid w:val="00E7568A"/>
    <w:rsid w:val="00E75727"/>
    <w:rsid w:val="00E758A8"/>
    <w:rsid w:val="00E7595B"/>
    <w:rsid w:val="00E75A49"/>
    <w:rsid w:val="00E75A4B"/>
    <w:rsid w:val="00E76019"/>
    <w:rsid w:val="00E761E6"/>
    <w:rsid w:val="00E763B3"/>
    <w:rsid w:val="00E766E4"/>
    <w:rsid w:val="00E767F2"/>
    <w:rsid w:val="00E7696E"/>
    <w:rsid w:val="00E76C34"/>
    <w:rsid w:val="00E76DE0"/>
    <w:rsid w:val="00E76EDF"/>
    <w:rsid w:val="00E771D0"/>
    <w:rsid w:val="00E771DA"/>
    <w:rsid w:val="00E773D3"/>
    <w:rsid w:val="00E7756A"/>
    <w:rsid w:val="00E77761"/>
    <w:rsid w:val="00E77843"/>
    <w:rsid w:val="00E7786B"/>
    <w:rsid w:val="00E77A4B"/>
    <w:rsid w:val="00E77F3A"/>
    <w:rsid w:val="00E80005"/>
    <w:rsid w:val="00E80150"/>
    <w:rsid w:val="00E802E1"/>
    <w:rsid w:val="00E80C10"/>
    <w:rsid w:val="00E80C4D"/>
    <w:rsid w:val="00E80D45"/>
    <w:rsid w:val="00E80D8B"/>
    <w:rsid w:val="00E80F87"/>
    <w:rsid w:val="00E8103B"/>
    <w:rsid w:val="00E8124D"/>
    <w:rsid w:val="00E81546"/>
    <w:rsid w:val="00E81689"/>
    <w:rsid w:val="00E8175C"/>
    <w:rsid w:val="00E8178E"/>
    <w:rsid w:val="00E81B4E"/>
    <w:rsid w:val="00E81F6E"/>
    <w:rsid w:val="00E82336"/>
    <w:rsid w:val="00E827A2"/>
    <w:rsid w:val="00E828C1"/>
    <w:rsid w:val="00E829F5"/>
    <w:rsid w:val="00E82A36"/>
    <w:rsid w:val="00E82C37"/>
    <w:rsid w:val="00E82C9C"/>
    <w:rsid w:val="00E82EFF"/>
    <w:rsid w:val="00E82F91"/>
    <w:rsid w:val="00E82FF5"/>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4D2"/>
    <w:rsid w:val="00E86691"/>
    <w:rsid w:val="00E86B45"/>
    <w:rsid w:val="00E86B65"/>
    <w:rsid w:val="00E87106"/>
    <w:rsid w:val="00E87128"/>
    <w:rsid w:val="00E87684"/>
    <w:rsid w:val="00E8773C"/>
    <w:rsid w:val="00E8775E"/>
    <w:rsid w:val="00E87B29"/>
    <w:rsid w:val="00E901B8"/>
    <w:rsid w:val="00E9043F"/>
    <w:rsid w:val="00E9045C"/>
    <w:rsid w:val="00E9070B"/>
    <w:rsid w:val="00E90809"/>
    <w:rsid w:val="00E90BA0"/>
    <w:rsid w:val="00E90BAF"/>
    <w:rsid w:val="00E90C06"/>
    <w:rsid w:val="00E910BE"/>
    <w:rsid w:val="00E9117B"/>
    <w:rsid w:val="00E91411"/>
    <w:rsid w:val="00E91660"/>
    <w:rsid w:val="00E916D2"/>
    <w:rsid w:val="00E919BF"/>
    <w:rsid w:val="00E91AC8"/>
    <w:rsid w:val="00E91BBA"/>
    <w:rsid w:val="00E91CF7"/>
    <w:rsid w:val="00E91CFB"/>
    <w:rsid w:val="00E91D0C"/>
    <w:rsid w:val="00E921D8"/>
    <w:rsid w:val="00E927F9"/>
    <w:rsid w:val="00E92CBD"/>
    <w:rsid w:val="00E92E30"/>
    <w:rsid w:val="00E92E53"/>
    <w:rsid w:val="00E92F1E"/>
    <w:rsid w:val="00E92FCB"/>
    <w:rsid w:val="00E9318B"/>
    <w:rsid w:val="00E93A0C"/>
    <w:rsid w:val="00E93A54"/>
    <w:rsid w:val="00E93AAD"/>
    <w:rsid w:val="00E93B9B"/>
    <w:rsid w:val="00E93C9E"/>
    <w:rsid w:val="00E93E37"/>
    <w:rsid w:val="00E93E3F"/>
    <w:rsid w:val="00E93FA4"/>
    <w:rsid w:val="00E9428C"/>
    <w:rsid w:val="00E94379"/>
    <w:rsid w:val="00E94481"/>
    <w:rsid w:val="00E94642"/>
    <w:rsid w:val="00E94957"/>
    <w:rsid w:val="00E949FB"/>
    <w:rsid w:val="00E94CE9"/>
    <w:rsid w:val="00E951E1"/>
    <w:rsid w:val="00E95CA5"/>
    <w:rsid w:val="00E9624B"/>
    <w:rsid w:val="00E9640E"/>
    <w:rsid w:val="00E9653D"/>
    <w:rsid w:val="00E966BF"/>
    <w:rsid w:val="00E96F0C"/>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1FC"/>
    <w:rsid w:val="00EA1768"/>
    <w:rsid w:val="00EA1B56"/>
    <w:rsid w:val="00EA1C13"/>
    <w:rsid w:val="00EA1C99"/>
    <w:rsid w:val="00EA1DA2"/>
    <w:rsid w:val="00EA1F34"/>
    <w:rsid w:val="00EA20D4"/>
    <w:rsid w:val="00EA21CB"/>
    <w:rsid w:val="00EA22BD"/>
    <w:rsid w:val="00EA237D"/>
    <w:rsid w:val="00EA23A2"/>
    <w:rsid w:val="00EA2454"/>
    <w:rsid w:val="00EA275A"/>
    <w:rsid w:val="00EA2C8C"/>
    <w:rsid w:val="00EA2D46"/>
    <w:rsid w:val="00EA2E8E"/>
    <w:rsid w:val="00EA3BB2"/>
    <w:rsid w:val="00EA3D60"/>
    <w:rsid w:val="00EA4227"/>
    <w:rsid w:val="00EA43AF"/>
    <w:rsid w:val="00EA45BF"/>
    <w:rsid w:val="00EA4BCF"/>
    <w:rsid w:val="00EA4DA0"/>
    <w:rsid w:val="00EA4EC4"/>
    <w:rsid w:val="00EA4F63"/>
    <w:rsid w:val="00EA544D"/>
    <w:rsid w:val="00EA572B"/>
    <w:rsid w:val="00EA59DB"/>
    <w:rsid w:val="00EA5D51"/>
    <w:rsid w:val="00EA64B9"/>
    <w:rsid w:val="00EA652A"/>
    <w:rsid w:val="00EA6A01"/>
    <w:rsid w:val="00EA6B98"/>
    <w:rsid w:val="00EA73E8"/>
    <w:rsid w:val="00EA7635"/>
    <w:rsid w:val="00EA793B"/>
    <w:rsid w:val="00EA7C0A"/>
    <w:rsid w:val="00EA7CA5"/>
    <w:rsid w:val="00EA7E44"/>
    <w:rsid w:val="00EA7F3B"/>
    <w:rsid w:val="00EB0029"/>
    <w:rsid w:val="00EB034D"/>
    <w:rsid w:val="00EB0A71"/>
    <w:rsid w:val="00EB0D55"/>
    <w:rsid w:val="00EB1154"/>
    <w:rsid w:val="00EB1236"/>
    <w:rsid w:val="00EB1301"/>
    <w:rsid w:val="00EB1543"/>
    <w:rsid w:val="00EB1700"/>
    <w:rsid w:val="00EB17C0"/>
    <w:rsid w:val="00EB18A0"/>
    <w:rsid w:val="00EB19B9"/>
    <w:rsid w:val="00EB1AD9"/>
    <w:rsid w:val="00EB1C84"/>
    <w:rsid w:val="00EB21E0"/>
    <w:rsid w:val="00EB2531"/>
    <w:rsid w:val="00EB2794"/>
    <w:rsid w:val="00EB2A3F"/>
    <w:rsid w:val="00EB2A73"/>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716"/>
    <w:rsid w:val="00EB5902"/>
    <w:rsid w:val="00EB5974"/>
    <w:rsid w:val="00EB5C61"/>
    <w:rsid w:val="00EB5CE9"/>
    <w:rsid w:val="00EB5F4C"/>
    <w:rsid w:val="00EB6276"/>
    <w:rsid w:val="00EB62F6"/>
    <w:rsid w:val="00EB64A1"/>
    <w:rsid w:val="00EB6A0B"/>
    <w:rsid w:val="00EB6FBA"/>
    <w:rsid w:val="00EB71FF"/>
    <w:rsid w:val="00EB7238"/>
    <w:rsid w:val="00EB7DC9"/>
    <w:rsid w:val="00EB7EAB"/>
    <w:rsid w:val="00EB7F1E"/>
    <w:rsid w:val="00EC04A7"/>
    <w:rsid w:val="00EC06A0"/>
    <w:rsid w:val="00EC070F"/>
    <w:rsid w:val="00EC0848"/>
    <w:rsid w:val="00EC08D7"/>
    <w:rsid w:val="00EC0A5F"/>
    <w:rsid w:val="00EC0D73"/>
    <w:rsid w:val="00EC0F43"/>
    <w:rsid w:val="00EC0FC3"/>
    <w:rsid w:val="00EC1061"/>
    <w:rsid w:val="00EC1074"/>
    <w:rsid w:val="00EC11A5"/>
    <w:rsid w:val="00EC12AD"/>
    <w:rsid w:val="00EC1663"/>
    <w:rsid w:val="00EC16DA"/>
    <w:rsid w:val="00EC1796"/>
    <w:rsid w:val="00EC1877"/>
    <w:rsid w:val="00EC1AA5"/>
    <w:rsid w:val="00EC1EA7"/>
    <w:rsid w:val="00EC1F84"/>
    <w:rsid w:val="00EC205B"/>
    <w:rsid w:val="00EC2165"/>
    <w:rsid w:val="00EC22BA"/>
    <w:rsid w:val="00EC233C"/>
    <w:rsid w:val="00EC23C5"/>
    <w:rsid w:val="00EC25E2"/>
    <w:rsid w:val="00EC2C13"/>
    <w:rsid w:val="00EC2C3D"/>
    <w:rsid w:val="00EC2CBA"/>
    <w:rsid w:val="00EC2F72"/>
    <w:rsid w:val="00EC2F77"/>
    <w:rsid w:val="00EC316B"/>
    <w:rsid w:val="00EC35A3"/>
    <w:rsid w:val="00EC35D4"/>
    <w:rsid w:val="00EC36B9"/>
    <w:rsid w:val="00EC37B7"/>
    <w:rsid w:val="00EC37B9"/>
    <w:rsid w:val="00EC3A25"/>
    <w:rsid w:val="00EC3ACF"/>
    <w:rsid w:val="00EC3CF4"/>
    <w:rsid w:val="00EC3D91"/>
    <w:rsid w:val="00EC3DEF"/>
    <w:rsid w:val="00EC4024"/>
    <w:rsid w:val="00EC420D"/>
    <w:rsid w:val="00EC4820"/>
    <w:rsid w:val="00EC4B06"/>
    <w:rsid w:val="00EC4B34"/>
    <w:rsid w:val="00EC4B69"/>
    <w:rsid w:val="00EC4FD4"/>
    <w:rsid w:val="00EC5505"/>
    <w:rsid w:val="00EC581C"/>
    <w:rsid w:val="00EC5829"/>
    <w:rsid w:val="00EC59DC"/>
    <w:rsid w:val="00EC5B8C"/>
    <w:rsid w:val="00EC5C90"/>
    <w:rsid w:val="00EC5D00"/>
    <w:rsid w:val="00EC5D72"/>
    <w:rsid w:val="00EC5DA9"/>
    <w:rsid w:val="00EC63C2"/>
    <w:rsid w:val="00EC63D5"/>
    <w:rsid w:val="00EC63F9"/>
    <w:rsid w:val="00EC6518"/>
    <w:rsid w:val="00EC66FB"/>
    <w:rsid w:val="00EC6D6B"/>
    <w:rsid w:val="00EC7145"/>
    <w:rsid w:val="00EC722F"/>
    <w:rsid w:val="00EC762F"/>
    <w:rsid w:val="00EC7A3E"/>
    <w:rsid w:val="00EC7DE1"/>
    <w:rsid w:val="00EC7EAC"/>
    <w:rsid w:val="00ED003A"/>
    <w:rsid w:val="00ED010E"/>
    <w:rsid w:val="00ED019B"/>
    <w:rsid w:val="00ED02EE"/>
    <w:rsid w:val="00ED03CF"/>
    <w:rsid w:val="00ED0B3F"/>
    <w:rsid w:val="00ED0E6E"/>
    <w:rsid w:val="00ED0F17"/>
    <w:rsid w:val="00ED11E1"/>
    <w:rsid w:val="00ED1B0D"/>
    <w:rsid w:val="00ED1DA9"/>
    <w:rsid w:val="00ED214E"/>
    <w:rsid w:val="00ED25E6"/>
    <w:rsid w:val="00ED25F4"/>
    <w:rsid w:val="00ED26CD"/>
    <w:rsid w:val="00ED2807"/>
    <w:rsid w:val="00ED285B"/>
    <w:rsid w:val="00ED28CA"/>
    <w:rsid w:val="00ED2AB4"/>
    <w:rsid w:val="00ED2D3E"/>
    <w:rsid w:val="00ED2F8B"/>
    <w:rsid w:val="00ED30BE"/>
    <w:rsid w:val="00ED33AE"/>
    <w:rsid w:val="00ED346F"/>
    <w:rsid w:val="00ED3A85"/>
    <w:rsid w:val="00ED3B4C"/>
    <w:rsid w:val="00ED3BB8"/>
    <w:rsid w:val="00ED40A0"/>
    <w:rsid w:val="00ED4232"/>
    <w:rsid w:val="00ED4836"/>
    <w:rsid w:val="00ED4C28"/>
    <w:rsid w:val="00ED4C41"/>
    <w:rsid w:val="00ED4DD8"/>
    <w:rsid w:val="00ED54F2"/>
    <w:rsid w:val="00ED56B2"/>
    <w:rsid w:val="00ED590E"/>
    <w:rsid w:val="00ED59C0"/>
    <w:rsid w:val="00ED5E8E"/>
    <w:rsid w:val="00ED5FE8"/>
    <w:rsid w:val="00ED61F5"/>
    <w:rsid w:val="00ED6472"/>
    <w:rsid w:val="00ED64E5"/>
    <w:rsid w:val="00ED6915"/>
    <w:rsid w:val="00ED6991"/>
    <w:rsid w:val="00ED6B5C"/>
    <w:rsid w:val="00ED6C0F"/>
    <w:rsid w:val="00ED6C9E"/>
    <w:rsid w:val="00ED6EAD"/>
    <w:rsid w:val="00ED70E6"/>
    <w:rsid w:val="00ED7247"/>
    <w:rsid w:val="00ED76A6"/>
    <w:rsid w:val="00ED776B"/>
    <w:rsid w:val="00ED7792"/>
    <w:rsid w:val="00ED784E"/>
    <w:rsid w:val="00ED7921"/>
    <w:rsid w:val="00ED7C8C"/>
    <w:rsid w:val="00ED7FF1"/>
    <w:rsid w:val="00EE013C"/>
    <w:rsid w:val="00EE0304"/>
    <w:rsid w:val="00EE0480"/>
    <w:rsid w:val="00EE062C"/>
    <w:rsid w:val="00EE0685"/>
    <w:rsid w:val="00EE06F6"/>
    <w:rsid w:val="00EE079B"/>
    <w:rsid w:val="00EE090A"/>
    <w:rsid w:val="00EE0B2D"/>
    <w:rsid w:val="00EE0C18"/>
    <w:rsid w:val="00EE0CC8"/>
    <w:rsid w:val="00EE0D41"/>
    <w:rsid w:val="00EE0E7F"/>
    <w:rsid w:val="00EE0E95"/>
    <w:rsid w:val="00EE1219"/>
    <w:rsid w:val="00EE1560"/>
    <w:rsid w:val="00EE1A15"/>
    <w:rsid w:val="00EE1DB3"/>
    <w:rsid w:val="00EE1FD3"/>
    <w:rsid w:val="00EE2396"/>
    <w:rsid w:val="00EE24D4"/>
    <w:rsid w:val="00EE2904"/>
    <w:rsid w:val="00EE2A71"/>
    <w:rsid w:val="00EE2C8C"/>
    <w:rsid w:val="00EE2DAC"/>
    <w:rsid w:val="00EE2F59"/>
    <w:rsid w:val="00EE3155"/>
    <w:rsid w:val="00EE34AF"/>
    <w:rsid w:val="00EE3732"/>
    <w:rsid w:val="00EE399B"/>
    <w:rsid w:val="00EE3C54"/>
    <w:rsid w:val="00EE3D91"/>
    <w:rsid w:val="00EE41B8"/>
    <w:rsid w:val="00EE4280"/>
    <w:rsid w:val="00EE42E2"/>
    <w:rsid w:val="00EE4693"/>
    <w:rsid w:val="00EE4705"/>
    <w:rsid w:val="00EE47FE"/>
    <w:rsid w:val="00EE4E90"/>
    <w:rsid w:val="00EE51F7"/>
    <w:rsid w:val="00EE52B8"/>
    <w:rsid w:val="00EE5AFA"/>
    <w:rsid w:val="00EE5C15"/>
    <w:rsid w:val="00EE5CC3"/>
    <w:rsid w:val="00EE5EE2"/>
    <w:rsid w:val="00EE60B3"/>
    <w:rsid w:val="00EE6BBB"/>
    <w:rsid w:val="00EE6CA7"/>
    <w:rsid w:val="00EE6D89"/>
    <w:rsid w:val="00EE6DBF"/>
    <w:rsid w:val="00EE6EC8"/>
    <w:rsid w:val="00EE702E"/>
    <w:rsid w:val="00EE7034"/>
    <w:rsid w:val="00EE725E"/>
    <w:rsid w:val="00EE73F0"/>
    <w:rsid w:val="00EE76C7"/>
    <w:rsid w:val="00EE7BCE"/>
    <w:rsid w:val="00EE7CE2"/>
    <w:rsid w:val="00EF04D7"/>
    <w:rsid w:val="00EF06AC"/>
    <w:rsid w:val="00EF07A6"/>
    <w:rsid w:val="00EF07E7"/>
    <w:rsid w:val="00EF098C"/>
    <w:rsid w:val="00EF0B91"/>
    <w:rsid w:val="00EF0E8D"/>
    <w:rsid w:val="00EF0EE9"/>
    <w:rsid w:val="00EF124C"/>
    <w:rsid w:val="00EF1434"/>
    <w:rsid w:val="00EF1468"/>
    <w:rsid w:val="00EF1995"/>
    <w:rsid w:val="00EF1B05"/>
    <w:rsid w:val="00EF2358"/>
    <w:rsid w:val="00EF23AB"/>
    <w:rsid w:val="00EF2983"/>
    <w:rsid w:val="00EF29D9"/>
    <w:rsid w:val="00EF2EAB"/>
    <w:rsid w:val="00EF3054"/>
    <w:rsid w:val="00EF339A"/>
    <w:rsid w:val="00EF344E"/>
    <w:rsid w:val="00EF37CA"/>
    <w:rsid w:val="00EF38DD"/>
    <w:rsid w:val="00EF3C0D"/>
    <w:rsid w:val="00EF3F98"/>
    <w:rsid w:val="00EF40A3"/>
    <w:rsid w:val="00EF40FD"/>
    <w:rsid w:val="00EF41D7"/>
    <w:rsid w:val="00EF45FF"/>
    <w:rsid w:val="00EF46E2"/>
    <w:rsid w:val="00EF4722"/>
    <w:rsid w:val="00EF487D"/>
    <w:rsid w:val="00EF49C7"/>
    <w:rsid w:val="00EF4E5D"/>
    <w:rsid w:val="00EF4F4D"/>
    <w:rsid w:val="00EF500D"/>
    <w:rsid w:val="00EF515D"/>
    <w:rsid w:val="00EF5181"/>
    <w:rsid w:val="00EF5484"/>
    <w:rsid w:val="00EF5908"/>
    <w:rsid w:val="00EF5B0E"/>
    <w:rsid w:val="00EF5B0F"/>
    <w:rsid w:val="00EF5B77"/>
    <w:rsid w:val="00EF604B"/>
    <w:rsid w:val="00EF6120"/>
    <w:rsid w:val="00EF66CA"/>
    <w:rsid w:val="00EF66E2"/>
    <w:rsid w:val="00EF66F7"/>
    <w:rsid w:val="00EF67E0"/>
    <w:rsid w:val="00EF67F6"/>
    <w:rsid w:val="00EF6B08"/>
    <w:rsid w:val="00EF6BD0"/>
    <w:rsid w:val="00EF6C61"/>
    <w:rsid w:val="00EF6FC5"/>
    <w:rsid w:val="00EF735F"/>
    <w:rsid w:val="00EF7433"/>
    <w:rsid w:val="00EF74A1"/>
    <w:rsid w:val="00EF7754"/>
    <w:rsid w:val="00EF7828"/>
    <w:rsid w:val="00EF7C34"/>
    <w:rsid w:val="00EF7CCB"/>
    <w:rsid w:val="00F001E0"/>
    <w:rsid w:val="00F00250"/>
    <w:rsid w:val="00F0040E"/>
    <w:rsid w:val="00F008CE"/>
    <w:rsid w:val="00F00A3F"/>
    <w:rsid w:val="00F00E29"/>
    <w:rsid w:val="00F00E94"/>
    <w:rsid w:val="00F00EDF"/>
    <w:rsid w:val="00F013F5"/>
    <w:rsid w:val="00F017C0"/>
    <w:rsid w:val="00F017EB"/>
    <w:rsid w:val="00F0183E"/>
    <w:rsid w:val="00F019BC"/>
    <w:rsid w:val="00F01C5D"/>
    <w:rsid w:val="00F01C87"/>
    <w:rsid w:val="00F01D7A"/>
    <w:rsid w:val="00F01F8F"/>
    <w:rsid w:val="00F022AD"/>
    <w:rsid w:val="00F0249E"/>
    <w:rsid w:val="00F02755"/>
    <w:rsid w:val="00F0298A"/>
    <w:rsid w:val="00F02A29"/>
    <w:rsid w:val="00F02A88"/>
    <w:rsid w:val="00F02CE3"/>
    <w:rsid w:val="00F02DAF"/>
    <w:rsid w:val="00F02EBE"/>
    <w:rsid w:val="00F02F9B"/>
    <w:rsid w:val="00F031C4"/>
    <w:rsid w:val="00F033C4"/>
    <w:rsid w:val="00F0369B"/>
    <w:rsid w:val="00F037A8"/>
    <w:rsid w:val="00F03807"/>
    <w:rsid w:val="00F03841"/>
    <w:rsid w:val="00F03C8D"/>
    <w:rsid w:val="00F04056"/>
    <w:rsid w:val="00F04131"/>
    <w:rsid w:val="00F0413E"/>
    <w:rsid w:val="00F04189"/>
    <w:rsid w:val="00F041BF"/>
    <w:rsid w:val="00F04245"/>
    <w:rsid w:val="00F043A0"/>
    <w:rsid w:val="00F04531"/>
    <w:rsid w:val="00F049C5"/>
    <w:rsid w:val="00F04D9D"/>
    <w:rsid w:val="00F04EE6"/>
    <w:rsid w:val="00F0530E"/>
    <w:rsid w:val="00F0534B"/>
    <w:rsid w:val="00F058ED"/>
    <w:rsid w:val="00F05AF6"/>
    <w:rsid w:val="00F05D46"/>
    <w:rsid w:val="00F05DBC"/>
    <w:rsid w:val="00F060BE"/>
    <w:rsid w:val="00F06196"/>
    <w:rsid w:val="00F061D0"/>
    <w:rsid w:val="00F062D3"/>
    <w:rsid w:val="00F06A2B"/>
    <w:rsid w:val="00F06ABA"/>
    <w:rsid w:val="00F06C53"/>
    <w:rsid w:val="00F0712A"/>
    <w:rsid w:val="00F0764F"/>
    <w:rsid w:val="00F07802"/>
    <w:rsid w:val="00F0783C"/>
    <w:rsid w:val="00F07AA8"/>
    <w:rsid w:val="00F07CF2"/>
    <w:rsid w:val="00F07EA6"/>
    <w:rsid w:val="00F07EB5"/>
    <w:rsid w:val="00F10373"/>
    <w:rsid w:val="00F103CA"/>
    <w:rsid w:val="00F1049F"/>
    <w:rsid w:val="00F105C4"/>
    <w:rsid w:val="00F10739"/>
    <w:rsid w:val="00F10865"/>
    <w:rsid w:val="00F10AA5"/>
    <w:rsid w:val="00F10ABE"/>
    <w:rsid w:val="00F10CE0"/>
    <w:rsid w:val="00F10E2E"/>
    <w:rsid w:val="00F11172"/>
    <w:rsid w:val="00F1131E"/>
    <w:rsid w:val="00F114F6"/>
    <w:rsid w:val="00F11973"/>
    <w:rsid w:val="00F11979"/>
    <w:rsid w:val="00F11CED"/>
    <w:rsid w:val="00F11D75"/>
    <w:rsid w:val="00F11E47"/>
    <w:rsid w:val="00F11E81"/>
    <w:rsid w:val="00F11FF1"/>
    <w:rsid w:val="00F1284B"/>
    <w:rsid w:val="00F12978"/>
    <w:rsid w:val="00F12BEC"/>
    <w:rsid w:val="00F13270"/>
    <w:rsid w:val="00F13275"/>
    <w:rsid w:val="00F13340"/>
    <w:rsid w:val="00F13508"/>
    <w:rsid w:val="00F13537"/>
    <w:rsid w:val="00F135DD"/>
    <w:rsid w:val="00F13719"/>
    <w:rsid w:val="00F1389F"/>
    <w:rsid w:val="00F1393E"/>
    <w:rsid w:val="00F13B2D"/>
    <w:rsid w:val="00F13B46"/>
    <w:rsid w:val="00F13C76"/>
    <w:rsid w:val="00F13E83"/>
    <w:rsid w:val="00F13F49"/>
    <w:rsid w:val="00F142BB"/>
    <w:rsid w:val="00F143EF"/>
    <w:rsid w:val="00F14596"/>
    <w:rsid w:val="00F14787"/>
    <w:rsid w:val="00F147C5"/>
    <w:rsid w:val="00F1482A"/>
    <w:rsid w:val="00F148DC"/>
    <w:rsid w:val="00F14920"/>
    <w:rsid w:val="00F14965"/>
    <w:rsid w:val="00F14A78"/>
    <w:rsid w:val="00F14C91"/>
    <w:rsid w:val="00F15041"/>
    <w:rsid w:val="00F151F6"/>
    <w:rsid w:val="00F153D7"/>
    <w:rsid w:val="00F156B9"/>
    <w:rsid w:val="00F15A25"/>
    <w:rsid w:val="00F15A9C"/>
    <w:rsid w:val="00F15C7C"/>
    <w:rsid w:val="00F15EA4"/>
    <w:rsid w:val="00F1617B"/>
    <w:rsid w:val="00F16229"/>
    <w:rsid w:val="00F1652B"/>
    <w:rsid w:val="00F166EE"/>
    <w:rsid w:val="00F16CE1"/>
    <w:rsid w:val="00F16CF5"/>
    <w:rsid w:val="00F16E59"/>
    <w:rsid w:val="00F16EBE"/>
    <w:rsid w:val="00F16FD7"/>
    <w:rsid w:val="00F17231"/>
    <w:rsid w:val="00F17317"/>
    <w:rsid w:val="00F174A3"/>
    <w:rsid w:val="00F17922"/>
    <w:rsid w:val="00F17BE6"/>
    <w:rsid w:val="00F17C76"/>
    <w:rsid w:val="00F17D42"/>
    <w:rsid w:val="00F200F7"/>
    <w:rsid w:val="00F202E4"/>
    <w:rsid w:val="00F20741"/>
    <w:rsid w:val="00F20849"/>
    <w:rsid w:val="00F209D1"/>
    <w:rsid w:val="00F20A7C"/>
    <w:rsid w:val="00F20BA5"/>
    <w:rsid w:val="00F213B2"/>
    <w:rsid w:val="00F21622"/>
    <w:rsid w:val="00F21819"/>
    <w:rsid w:val="00F218B1"/>
    <w:rsid w:val="00F21E5D"/>
    <w:rsid w:val="00F21FB3"/>
    <w:rsid w:val="00F221A4"/>
    <w:rsid w:val="00F223A8"/>
    <w:rsid w:val="00F224BC"/>
    <w:rsid w:val="00F2251E"/>
    <w:rsid w:val="00F226DC"/>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945"/>
    <w:rsid w:val="00F24A36"/>
    <w:rsid w:val="00F24A91"/>
    <w:rsid w:val="00F24AE0"/>
    <w:rsid w:val="00F24FF8"/>
    <w:rsid w:val="00F259A5"/>
    <w:rsid w:val="00F259BD"/>
    <w:rsid w:val="00F25BD8"/>
    <w:rsid w:val="00F25DAA"/>
    <w:rsid w:val="00F25E91"/>
    <w:rsid w:val="00F25EF7"/>
    <w:rsid w:val="00F26284"/>
    <w:rsid w:val="00F262CC"/>
    <w:rsid w:val="00F267C8"/>
    <w:rsid w:val="00F268B3"/>
    <w:rsid w:val="00F26BCB"/>
    <w:rsid w:val="00F26C62"/>
    <w:rsid w:val="00F26E20"/>
    <w:rsid w:val="00F26E5F"/>
    <w:rsid w:val="00F26FCE"/>
    <w:rsid w:val="00F271F5"/>
    <w:rsid w:val="00F2730F"/>
    <w:rsid w:val="00F27874"/>
    <w:rsid w:val="00F27BA7"/>
    <w:rsid w:val="00F27CC9"/>
    <w:rsid w:val="00F30263"/>
    <w:rsid w:val="00F30B6F"/>
    <w:rsid w:val="00F31194"/>
    <w:rsid w:val="00F31298"/>
    <w:rsid w:val="00F317AA"/>
    <w:rsid w:val="00F318C9"/>
    <w:rsid w:val="00F31A22"/>
    <w:rsid w:val="00F31AAF"/>
    <w:rsid w:val="00F31BFC"/>
    <w:rsid w:val="00F3202B"/>
    <w:rsid w:val="00F32157"/>
    <w:rsid w:val="00F3226B"/>
    <w:rsid w:val="00F32448"/>
    <w:rsid w:val="00F324CA"/>
    <w:rsid w:val="00F32646"/>
    <w:rsid w:val="00F32653"/>
    <w:rsid w:val="00F32957"/>
    <w:rsid w:val="00F32DF0"/>
    <w:rsid w:val="00F32F80"/>
    <w:rsid w:val="00F32FB2"/>
    <w:rsid w:val="00F32FD4"/>
    <w:rsid w:val="00F3309E"/>
    <w:rsid w:val="00F3322D"/>
    <w:rsid w:val="00F332AA"/>
    <w:rsid w:val="00F333A5"/>
    <w:rsid w:val="00F33415"/>
    <w:rsid w:val="00F33527"/>
    <w:rsid w:val="00F33C00"/>
    <w:rsid w:val="00F33E28"/>
    <w:rsid w:val="00F33E2F"/>
    <w:rsid w:val="00F34049"/>
    <w:rsid w:val="00F3415C"/>
    <w:rsid w:val="00F34247"/>
    <w:rsid w:val="00F343A8"/>
    <w:rsid w:val="00F34B35"/>
    <w:rsid w:val="00F34C24"/>
    <w:rsid w:val="00F34E3E"/>
    <w:rsid w:val="00F350E3"/>
    <w:rsid w:val="00F35439"/>
    <w:rsid w:val="00F356AB"/>
    <w:rsid w:val="00F3579B"/>
    <w:rsid w:val="00F357EF"/>
    <w:rsid w:val="00F35EA2"/>
    <w:rsid w:val="00F35F5B"/>
    <w:rsid w:val="00F3608D"/>
    <w:rsid w:val="00F36148"/>
    <w:rsid w:val="00F3619E"/>
    <w:rsid w:val="00F36474"/>
    <w:rsid w:val="00F3649A"/>
    <w:rsid w:val="00F365D0"/>
    <w:rsid w:val="00F3671B"/>
    <w:rsid w:val="00F367A9"/>
    <w:rsid w:val="00F36866"/>
    <w:rsid w:val="00F36B2A"/>
    <w:rsid w:val="00F37426"/>
    <w:rsid w:val="00F3798D"/>
    <w:rsid w:val="00F40463"/>
    <w:rsid w:val="00F4057B"/>
    <w:rsid w:val="00F4093D"/>
    <w:rsid w:val="00F40B29"/>
    <w:rsid w:val="00F40EC9"/>
    <w:rsid w:val="00F40FAA"/>
    <w:rsid w:val="00F40FFC"/>
    <w:rsid w:val="00F4100E"/>
    <w:rsid w:val="00F411B2"/>
    <w:rsid w:val="00F411F0"/>
    <w:rsid w:val="00F41AC1"/>
    <w:rsid w:val="00F41DA4"/>
    <w:rsid w:val="00F41DF1"/>
    <w:rsid w:val="00F42292"/>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0C9"/>
    <w:rsid w:val="00F44138"/>
    <w:rsid w:val="00F44292"/>
    <w:rsid w:val="00F444B9"/>
    <w:rsid w:val="00F4454E"/>
    <w:rsid w:val="00F44ABC"/>
    <w:rsid w:val="00F451C6"/>
    <w:rsid w:val="00F45309"/>
    <w:rsid w:val="00F45D93"/>
    <w:rsid w:val="00F45E24"/>
    <w:rsid w:val="00F45E4B"/>
    <w:rsid w:val="00F45E9C"/>
    <w:rsid w:val="00F464F5"/>
    <w:rsid w:val="00F46700"/>
    <w:rsid w:val="00F467AA"/>
    <w:rsid w:val="00F46B34"/>
    <w:rsid w:val="00F46B84"/>
    <w:rsid w:val="00F46C20"/>
    <w:rsid w:val="00F46C4F"/>
    <w:rsid w:val="00F46C5C"/>
    <w:rsid w:val="00F46CF9"/>
    <w:rsid w:val="00F46DA6"/>
    <w:rsid w:val="00F46EBD"/>
    <w:rsid w:val="00F47003"/>
    <w:rsid w:val="00F471D0"/>
    <w:rsid w:val="00F47255"/>
    <w:rsid w:val="00F4740B"/>
    <w:rsid w:val="00F47677"/>
    <w:rsid w:val="00F477E0"/>
    <w:rsid w:val="00F47846"/>
    <w:rsid w:val="00F47987"/>
    <w:rsid w:val="00F47B8E"/>
    <w:rsid w:val="00F5001F"/>
    <w:rsid w:val="00F50067"/>
    <w:rsid w:val="00F50127"/>
    <w:rsid w:val="00F5067F"/>
    <w:rsid w:val="00F509A0"/>
    <w:rsid w:val="00F50BDC"/>
    <w:rsid w:val="00F50D04"/>
    <w:rsid w:val="00F50D1C"/>
    <w:rsid w:val="00F50DB5"/>
    <w:rsid w:val="00F50EAC"/>
    <w:rsid w:val="00F514DE"/>
    <w:rsid w:val="00F51882"/>
    <w:rsid w:val="00F5197D"/>
    <w:rsid w:val="00F51A03"/>
    <w:rsid w:val="00F51C9D"/>
    <w:rsid w:val="00F51D18"/>
    <w:rsid w:val="00F52229"/>
    <w:rsid w:val="00F523BF"/>
    <w:rsid w:val="00F527EF"/>
    <w:rsid w:val="00F528EC"/>
    <w:rsid w:val="00F529EE"/>
    <w:rsid w:val="00F52AC5"/>
    <w:rsid w:val="00F52C0F"/>
    <w:rsid w:val="00F52C59"/>
    <w:rsid w:val="00F52F97"/>
    <w:rsid w:val="00F5302C"/>
    <w:rsid w:val="00F5325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6DA"/>
    <w:rsid w:val="00F577E8"/>
    <w:rsid w:val="00F5788B"/>
    <w:rsid w:val="00F578F8"/>
    <w:rsid w:val="00F57978"/>
    <w:rsid w:val="00F57A43"/>
    <w:rsid w:val="00F57C5B"/>
    <w:rsid w:val="00F57C86"/>
    <w:rsid w:val="00F57F08"/>
    <w:rsid w:val="00F60536"/>
    <w:rsid w:val="00F6055C"/>
    <w:rsid w:val="00F60603"/>
    <w:rsid w:val="00F6072E"/>
    <w:rsid w:val="00F60894"/>
    <w:rsid w:val="00F60AB1"/>
    <w:rsid w:val="00F60AE9"/>
    <w:rsid w:val="00F60CC1"/>
    <w:rsid w:val="00F61488"/>
    <w:rsid w:val="00F6160D"/>
    <w:rsid w:val="00F619BB"/>
    <w:rsid w:val="00F61AF2"/>
    <w:rsid w:val="00F61CEA"/>
    <w:rsid w:val="00F61D62"/>
    <w:rsid w:val="00F61DDC"/>
    <w:rsid w:val="00F61E5D"/>
    <w:rsid w:val="00F62069"/>
    <w:rsid w:val="00F62072"/>
    <w:rsid w:val="00F6228B"/>
    <w:rsid w:val="00F62316"/>
    <w:rsid w:val="00F62CCF"/>
    <w:rsid w:val="00F62D0B"/>
    <w:rsid w:val="00F62D32"/>
    <w:rsid w:val="00F630B5"/>
    <w:rsid w:val="00F6334C"/>
    <w:rsid w:val="00F636DC"/>
    <w:rsid w:val="00F6384C"/>
    <w:rsid w:val="00F6385C"/>
    <w:rsid w:val="00F639B0"/>
    <w:rsid w:val="00F63A98"/>
    <w:rsid w:val="00F63B3A"/>
    <w:rsid w:val="00F63D0A"/>
    <w:rsid w:val="00F6440C"/>
    <w:rsid w:val="00F646D9"/>
    <w:rsid w:val="00F647EC"/>
    <w:rsid w:val="00F6480C"/>
    <w:rsid w:val="00F64A4F"/>
    <w:rsid w:val="00F64D7F"/>
    <w:rsid w:val="00F64DBE"/>
    <w:rsid w:val="00F6588D"/>
    <w:rsid w:val="00F658A3"/>
    <w:rsid w:val="00F661CB"/>
    <w:rsid w:val="00F66201"/>
    <w:rsid w:val="00F6620B"/>
    <w:rsid w:val="00F6666F"/>
    <w:rsid w:val="00F66DB6"/>
    <w:rsid w:val="00F6763C"/>
    <w:rsid w:val="00F67AB2"/>
    <w:rsid w:val="00F67C20"/>
    <w:rsid w:val="00F701C1"/>
    <w:rsid w:val="00F7029C"/>
    <w:rsid w:val="00F70462"/>
    <w:rsid w:val="00F707E6"/>
    <w:rsid w:val="00F70A70"/>
    <w:rsid w:val="00F70B6E"/>
    <w:rsid w:val="00F70CB3"/>
    <w:rsid w:val="00F71072"/>
    <w:rsid w:val="00F7109D"/>
    <w:rsid w:val="00F7188E"/>
    <w:rsid w:val="00F71F4D"/>
    <w:rsid w:val="00F71FAB"/>
    <w:rsid w:val="00F720CA"/>
    <w:rsid w:val="00F72102"/>
    <w:rsid w:val="00F72107"/>
    <w:rsid w:val="00F721BE"/>
    <w:rsid w:val="00F72693"/>
    <w:rsid w:val="00F72BC3"/>
    <w:rsid w:val="00F72D81"/>
    <w:rsid w:val="00F7320D"/>
    <w:rsid w:val="00F73549"/>
    <w:rsid w:val="00F7360C"/>
    <w:rsid w:val="00F73768"/>
    <w:rsid w:val="00F73B6D"/>
    <w:rsid w:val="00F73C63"/>
    <w:rsid w:val="00F73EB9"/>
    <w:rsid w:val="00F74211"/>
    <w:rsid w:val="00F7456C"/>
    <w:rsid w:val="00F745BD"/>
    <w:rsid w:val="00F7482E"/>
    <w:rsid w:val="00F74AD8"/>
    <w:rsid w:val="00F74B8C"/>
    <w:rsid w:val="00F74D14"/>
    <w:rsid w:val="00F74D9C"/>
    <w:rsid w:val="00F75283"/>
    <w:rsid w:val="00F75467"/>
    <w:rsid w:val="00F75594"/>
    <w:rsid w:val="00F75905"/>
    <w:rsid w:val="00F75B94"/>
    <w:rsid w:val="00F75C2E"/>
    <w:rsid w:val="00F75CA3"/>
    <w:rsid w:val="00F75D7C"/>
    <w:rsid w:val="00F75FAC"/>
    <w:rsid w:val="00F760B0"/>
    <w:rsid w:val="00F760C6"/>
    <w:rsid w:val="00F76178"/>
    <w:rsid w:val="00F762F4"/>
    <w:rsid w:val="00F76300"/>
    <w:rsid w:val="00F76436"/>
    <w:rsid w:val="00F767B8"/>
    <w:rsid w:val="00F76856"/>
    <w:rsid w:val="00F768A1"/>
    <w:rsid w:val="00F76A32"/>
    <w:rsid w:val="00F76F2A"/>
    <w:rsid w:val="00F7766F"/>
    <w:rsid w:val="00F77C8B"/>
    <w:rsid w:val="00F77C93"/>
    <w:rsid w:val="00F77CC1"/>
    <w:rsid w:val="00F80463"/>
    <w:rsid w:val="00F804EC"/>
    <w:rsid w:val="00F80603"/>
    <w:rsid w:val="00F808B1"/>
    <w:rsid w:val="00F808D7"/>
    <w:rsid w:val="00F80A33"/>
    <w:rsid w:val="00F80F2A"/>
    <w:rsid w:val="00F81B52"/>
    <w:rsid w:val="00F821A3"/>
    <w:rsid w:val="00F8253D"/>
    <w:rsid w:val="00F8277D"/>
    <w:rsid w:val="00F8282F"/>
    <w:rsid w:val="00F82A52"/>
    <w:rsid w:val="00F82AFE"/>
    <w:rsid w:val="00F82FCB"/>
    <w:rsid w:val="00F83008"/>
    <w:rsid w:val="00F8343B"/>
    <w:rsid w:val="00F834E3"/>
    <w:rsid w:val="00F834E8"/>
    <w:rsid w:val="00F83A16"/>
    <w:rsid w:val="00F83F1F"/>
    <w:rsid w:val="00F84000"/>
    <w:rsid w:val="00F84083"/>
    <w:rsid w:val="00F84542"/>
    <w:rsid w:val="00F846E6"/>
    <w:rsid w:val="00F84B2B"/>
    <w:rsid w:val="00F84C99"/>
    <w:rsid w:val="00F850D7"/>
    <w:rsid w:val="00F8515D"/>
    <w:rsid w:val="00F8535A"/>
    <w:rsid w:val="00F8551D"/>
    <w:rsid w:val="00F85EE7"/>
    <w:rsid w:val="00F85FE2"/>
    <w:rsid w:val="00F8632B"/>
    <w:rsid w:val="00F863B5"/>
    <w:rsid w:val="00F865BF"/>
    <w:rsid w:val="00F86609"/>
    <w:rsid w:val="00F867BE"/>
    <w:rsid w:val="00F86A1A"/>
    <w:rsid w:val="00F86A72"/>
    <w:rsid w:val="00F86B45"/>
    <w:rsid w:val="00F870DD"/>
    <w:rsid w:val="00F872BE"/>
    <w:rsid w:val="00F8769E"/>
    <w:rsid w:val="00F87877"/>
    <w:rsid w:val="00F8792B"/>
    <w:rsid w:val="00F87DFC"/>
    <w:rsid w:val="00F9036E"/>
    <w:rsid w:val="00F90688"/>
    <w:rsid w:val="00F90996"/>
    <w:rsid w:val="00F90A45"/>
    <w:rsid w:val="00F90CBC"/>
    <w:rsid w:val="00F910BA"/>
    <w:rsid w:val="00F9116D"/>
    <w:rsid w:val="00F9124A"/>
    <w:rsid w:val="00F91420"/>
    <w:rsid w:val="00F91791"/>
    <w:rsid w:val="00F91960"/>
    <w:rsid w:val="00F91C1D"/>
    <w:rsid w:val="00F91D52"/>
    <w:rsid w:val="00F921E5"/>
    <w:rsid w:val="00F9253F"/>
    <w:rsid w:val="00F926C8"/>
    <w:rsid w:val="00F9274C"/>
    <w:rsid w:val="00F92917"/>
    <w:rsid w:val="00F92B87"/>
    <w:rsid w:val="00F92DAA"/>
    <w:rsid w:val="00F92DBF"/>
    <w:rsid w:val="00F92DE6"/>
    <w:rsid w:val="00F92F03"/>
    <w:rsid w:val="00F92FE3"/>
    <w:rsid w:val="00F93563"/>
    <w:rsid w:val="00F93B92"/>
    <w:rsid w:val="00F93D65"/>
    <w:rsid w:val="00F93E2D"/>
    <w:rsid w:val="00F93E84"/>
    <w:rsid w:val="00F943FC"/>
    <w:rsid w:val="00F9457C"/>
    <w:rsid w:val="00F9499A"/>
    <w:rsid w:val="00F94C64"/>
    <w:rsid w:val="00F94CA8"/>
    <w:rsid w:val="00F94D0B"/>
    <w:rsid w:val="00F950A7"/>
    <w:rsid w:val="00F9526B"/>
    <w:rsid w:val="00F9529B"/>
    <w:rsid w:val="00F95384"/>
    <w:rsid w:val="00F954F2"/>
    <w:rsid w:val="00F958A1"/>
    <w:rsid w:val="00F958E7"/>
    <w:rsid w:val="00F95DB4"/>
    <w:rsid w:val="00F95DC4"/>
    <w:rsid w:val="00F961D5"/>
    <w:rsid w:val="00F96493"/>
    <w:rsid w:val="00F969F8"/>
    <w:rsid w:val="00F96DCC"/>
    <w:rsid w:val="00F96EA8"/>
    <w:rsid w:val="00F96F4C"/>
    <w:rsid w:val="00F970DB"/>
    <w:rsid w:val="00F97296"/>
    <w:rsid w:val="00F974B3"/>
    <w:rsid w:val="00F975CD"/>
    <w:rsid w:val="00F977EF"/>
    <w:rsid w:val="00F97A71"/>
    <w:rsid w:val="00F97F90"/>
    <w:rsid w:val="00FA0008"/>
    <w:rsid w:val="00FA0022"/>
    <w:rsid w:val="00FA017E"/>
    <w:rsid w:val="00FA0271"/>
    <w:rsid w:val="00FA0A30"/>
    <w:rsid w:val="00FA0B4C"/>
    <w:rsid w:val="00FA0E55"/>
    <w:rsid w:val="00FA0F1B"/>
    <w:rsid w:val="00FA0F6A"/>
    <w:rsid w:val="00FA1391"/>
    <w:rsid w:val="00FA1694"/>
    <w:rsid w:val="00FA16C7"/>
    <w:rsid w:val="00FA1BC4"/>
    <w:rsid w:val="00FA2765"/>
    <w:rsid w:val="00FA2823"/>
    <w:rsid w:val="00FA2905"/>
    <w:rsid w:val="00FA2A07"/>
    <w:rsid w:val="00FA2B43"/>
    <w:rsid w:val="00FA2BDE"/>
    <w:rsid w:val="00FA2DDD"/>
    <w:rsid w:val="00FA2F38"/>
    <w:rsid w:val="00FA3107"/>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16"/>
    <w:rsid w:val="00FA62A8"/>
    <w:rsid w:val="00FA645B"/>
    <w:rsid w:val="00FA646B"/>
    <w:rsid w:val="00FA647D"/>
    <w:rsid w:val="00FA64D6"/>
    <w:rsid w:val="00FA6507"/>
    <w:rsid w:val="00FA68BC"/>
    <w:rsid w:val="00FA690D"/>
    <w:rsid w:val="00FA6930"/>
    <w:rsid w:val="00FA6D76"/>
    <w:rsid w:val="00FA7385"/>
    <w:rsid w:val="00FA73F6"/>
    <w:rsid w:val="00FA774C"/>
    <w:rsid w:val="00FA7809"/>
    <w:rsid w:val="00FA7BEB"/>
    <w:rsid w:val="00FA7DEF"/>
    <w:rsid w:val="00FB0117"/>
    <w:rsid w:val="00FB01E9"/>
    <w:rsid w:val="00FB02DF"/>
    <w:rsid w:val="00FB0337"/>
    <w:rsid w:val="00FB0355"/>
    <w:rsid w:val="00FB05C2"/>
    <w:rsid w:val="00FB0C56"/>
    <w:rsid w:val="00FB0EE5"/>
    <w:rsid w:val="00FB1111"/>
    <w:rsid w:val="00FB1651"/>
    <w:rsid w:val="00FB17BD"/>
    <w:rsid w:val="00FB18BE"/>
    <w:rsid w:val="00FB1F13"/>
    <w:rsid w:val="00FB206F"/>
    <w:rsid w:val="00FB27D3"/>
    <w:rsid w:val="00FB2809"/>
    <w:rsid w:val="00FB2CD9"/>
    <w:rsid w:val="00FB2DB4"/>
    <w:rsid w:val="00FB3A8E"/>
    <w:rsid w:val="00FB3B7B"/>
    <w:rsid w:val="00FB3DBB"/>
    <w:rsid w:val="00FB3F4A"/>
    <w:rsid w:val="00FB3F7C"/>
    <w:rsid w:val="00FB41AF"/>
    <w:rsid w:val="00FB41B4"/>
    <w:rsid w:val="00FB42FA"/>
    <w:rsid w:val="00FB431E"/>
    <w:rsid w:val="00FB4460"/>
    <w:rsid w:val="00FB46D6"/>
    <w:rsid w:val="00FB4940"/>
    <w:rsid w:val="00FB4A86"/>
    <w:rsid w:val="00FB4C82"/>
    <w:rsid w:val="00FB4E9B"/>
    <w:rsid w:val="00FB501B"/>
    <w:rsid w:val="00FB51C5"/>
    <w:rsid w:val="00FB51DD"/>
    <w:rsid w:val="00FB56A6"/>
    <w:rsid w:val="00FB56B2"/>
    <w:rsid w:val="00FB5943"/>
    <w:rsid w:val="00FB5CFC"/>
    <w:rsid w:val="00FB5DA1"/>
    <w:rsid w:val="00FB5FD8"/>
    <w:rsid w:val="00FB600B"/>
    <w:rsid w:val="00FB6200"/>
    <w:rsid w:val="00FB65A1"/>
    <w:rsid w:val="00FB6766"/>
    <w:rsid w:val="00FB69CE"/>
    <w:rsid w:val="00FB6B92"/>
    <w:rsid w:val="00FB6F99"/>
    <w:rsid w:val="00FB7045"/>
    <w:rsid w:val="00FB753A"/>
    <w:rsid w:val="00FB76B7"/>
    <w:rsid w:val="00FB78F7"/>
    <w:rsid w:val="00FB7950"/>
    <w:rsid w:val="00FB7AE3"/>
    <w:rsid w:val="00FB7D22"/>
    <w:rsid w:val="00FB7D5D"/>
    <w:rsid w:val="00FC02A3"/>
    <w:rsid w:val="00FC035A"/>
    <w:rsid w:val="00FC073A"/>
    <w:rsid w:val="00FC086A"/>
    <w:rsid w:val="00FC09BC"/>
    <w:rsid w:val="00FC0F65"/>
    <w:rsid w:val="00FC0FFB"/>
    <w:rsid w:val="00FC12B7"/>
    <w:rsid w:val="00FC1513"/>
    <w:rsid w:val="00FC152E"/>
    <w:rsid w:val="00FC1774"/>
    <w:rsid w:val="00FC1916"/>
    <w:rsid w:val="00FC195E"/>
    <w:rsid w:val="00FC1ABA"/>
    <w:rsid w:val="00FC1BA7"/>
    <w:rsid w:val="00FC1E24"/>
    <w:rsid w:val="00FC256C"/>
    <w:rsid w:val="00FC273E"/>
    <w:rsid w:val="00FC2809"/>
    <w:rsid w:val="00FC296E"/>
    <w:rsid w:val="00FC2A43"/>
    <w:rsid w:val="00FC2E86"/>
    <w:rsid w:val="00FC31E2"/>
    <w:rsid w:val="00FC32F5"/>
    <w:rsid w:val="00FC3461"/>
    <w:rsid w:val="00FC3731"/>
    <w:rsid w:val="00FC3972"/>
    <w:rsid w:val="00FC3B89"/>
    <w:rsid w:val="00FC3D5C"/>
    <w:rsid w:val="00FC42AF"/>
    <w:rsid w:val="00FC4CDA"/>
    <w:rsid w:val="00FC4F3A"/>
    <w:rsid w:val="00FC5028"/>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5A3"/>
    <w:rsid w:val="00FC7712"/>
    <w:rsid w:val="00FC785A"/>
    <w:rsid w:val="00FC7A48"/>
    <w:rsid w:val="00FD0129"/>
    <w:rsid w:val="00FD0209"/>
    <w:rsid w:val="00FD0293"/>
    <w:rsid w:val="00FD03EE"/>
    <w:rsid w:val="00FD04F0"/>
    <w:rsid w:val="00FD054F"/>
    <w:rsid w:val="00FD0799"/>
    <w:rsid w:val="00FD089D"/>
    <w:rsid w:val="00FD0B06"/>
    <w:rsid w:val="00FD118F"/>
    <w:rsid w:val="00FD1276"/>
    <w:rsid w:val="00FD130B"/>
    <w:rsid w:val="00FD13FB"/>
    <w:rsid w:val="00FD15B8"/>
    <w:rsid w:val="00FD18F4"/>
    <w:rsid w:val="00FD1DC0"/>
    <w:rsid w:val="00FD1F96"/>
    <w:rsid w:val="00FD20FC"/>
    <w:rsid w:val="00FD232A"/>
    <w:rsid w:val="00FD23E8"/>
    <w:rsid w:val="00FD2685"/>
    <w:rsid w:val="00FD2A90"/>
    <w:rsid w:val="00FD2DC7"/>
    <w:rsid w:val="00FD303C"/>
    <w:rsid w:val="00FD33AC"/>
    <w:rsid w:val="00FD3408"/>
    <w:rsid w:val="00FD3565"/>
    <w:rsid w:val="00FD3623"/>
    <w:rsid w:val="00FD3643"/>
    <w:rsid w:val="00FD3C66"/>
    <w:rsid w:val="00FD3C89"/>
    <w:rsid w:val="00FD3E31"/>
    <w:rsid w:val="00FD405B"/>
    <w:rsid w:val="00FD413C"/>
    <w:rsid w:val="00FD425D"/>
    <w:rsid w:val="00FD444A"/>
    <w:rsid w:val="00FD474F"/>
    <w:rsid w:val="00FD47C0"/>
    <w:rsid w:val="00FD4969"/>
    <w:rsid w:val="00FD49CC"/>
    <w:rsid w:val="00FD4B8D"/>
    <w:rsid w:val="00FD4D86"/>
    <w:rsid w:val="00FD4E14"/>
    <w:rsid w:val="00FD4F8A"/>
    <w:rsid w:val="00FD50B4"/>
    <w:rsid w:val="00FD51E1"/>
    <w:rsid w:val="00FD5587"/>
    <w:rsid w:val="00FD5872"/>
    <w:rsid w:val="00FD589D"/>
    <w:rsid w:val="00FD5B9B"/>
    <w:rsid w:val="00FD5D03"/>
    <w:rsid w:val="00FD61EB"/>
    <w:rsid w:val="00FD6377"/>
    <w:rsid w:val="00FD63A8"/>
    <w:rsid w:val="00FD65A6"/>
    <w:rsid w:val="00FD6989"/>
    <w:rsid w:val="00FD6AA7"/>
    <w:rsid w:val="00FD6CCF"/>
    <w:rsid w:val="00FD6D61"/>
    <w:rsid w:val="00FD6F92"/>
    <w:rsid w:val="00FD7144"/>
    <w:rsid w:val="00FD73AF"/>
    <w:rsid w:val="00FD7594"/>
    <w:rsid w:val="00FD7765"/>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11E3"/>
    <w:rsid w:val="00FE12CA"/>
    <w:rsid w:val="00FE1501"/>
    <w:rsid w:val="00FE158C"/>
    <w:rsid w:val="00FE15D4"/>
    <w:rsid w:val="00FE1B4A"/>
    <w:rsid w:val="00FE23CC"/>
    <w:rsid w:val="00FE2507"/>
    <w:rsid w:val="00FE26BF"/>
    <w:rsid w:val="00FE2A94"/>
    <w:rsid w:val="00FE2BA8"/>
    <w:rsid w:val="00FE2BDB"/>
    <w:rsid w:val="00FE310F"/>
    <w:rsid w:val="00FE390A"/>
    <w:rsid w:val="00FE3E8D"/>
    <w:rsid w:val="00FE4075"/>
    <w:rsid w:val="00FE40E1"/>
    <w:rsid w:val="00FE4489"/>
    <w:rsid w:val="00FE44F0"/>
    <w:rsid w:val="00FE4E29"/>
    <w:rsid w:val="00FE514A"/>
    <w:rsid w:val="00FE52DB"/>
    <w:rsid w:val="00FE5756"/>
    <w:rsid w:val="00FE5895"/>
    <w:rsid w:val="00FE59BD"/>
    <w:rsid w:val="00FE5E3E"/>
    <w:rsid w:val="00FE6119"/>
    <w:rsid w:val="00FE6149"/>
    <w:rsid w:val="00FE6238"/>
    <w:rsid w:val="00FE6583"/>
    <w:rsid w:val="00FE665C"/>
    <w:rsid w:val="00FE690F"/>
    <w:rsid w:val="00FE6988"/>
    <w:rsid w:val="00FE6D18"/>
    <w:rsid w:val="00FE6E7C"/>
    <w:rsid w:val="00FE7264"/>
    <w:rsid w:val="00FE74E9"/>
    <w:rsid w:val="00FE75B2"/>
    <w:rsid w:val="00FE76A9"/>
    <w:rsid w:val="00FE76F0"/>
    <w:rsid w:val="00FE7788"/>
    <w:rsid w:val="00FE7BF7"/>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117"/>
    <w:rsid w:val="00FF2451"/>
    <w:rsid w:val="00FF2456"/>
    <w:rsid w:val="00FF25CF"/>
    <w:rsid w:val="00FF2699"/>
    <w:rsid w:val="00FF26F5"/>
    <w:rsid w:val="00FF2796"/>
    <w:rsid w:val="00FF2AFE"/>
    <w:rsid w:val="00FF326A"/>
    <w:rsid w:val="00FF363B"/>
    <w:rsid w:val="00FF3895"/>
    <w:rsid w:val="00FF3B5F"/>
    <w:rsid w:val="00FF4256"/>
    <w:rsid w:val="00FF459B"/>
    <w:rsid w:val="00FF4796"/>
    <w:rsid w:val="00FF47C0"/>
    <w:rsid w:val="00FF4962"/>
    <w:rsid w:val="00FF4E6D"/>
    <w:rsid w:val="00FF50D6"/>
    <w:rsid w:val="00FF5481"/>
    <w:rsid w:val="00FF5494"/>
    <w:rsid w:val="00FF549C"/>
    <w:rsid w:val="00FF5631"/>
    <w:rsid w:val="00FF5743"/>
    <w:rsid w:val="00FF5805"/>
    <w:rsid w:val="00FF59A5"/>
    <w:rsid w:val="00FF59B4"/>
    <w:rsid w:val="00FF5AD8"/>
    <w:rsid w:val="00FF5BA7"/>
    <w:rsid w:val="00FF6319"/>
    <w:rsid w:val="00FF645C"/>
    <w:rsid w:val="00FF65B8"/>
    <w:rsid w:val="00FF663A"/>
    <w:rsid w:val="00FF687B"/>
    <w:rsid w:val="00FF6A1A"/>
    <w:rsid w:val="00FF6A68"/>
    <w:rsid w:val="00FF6E7F"/>
    <w:rsid w:val="00FF6F73"/>
    <w:rsid w:val="00FF7048"/>
    <w:rsid w:val="00FF7064"/>
    <w:rsid w:val="00FF779F"/>
    <w:rsid w:val="00FF7827"/>
    <w:rsid w:val="00FF7911"/>
    <w:rsid w:val="00FF7A75"/>
    <w:rsid w:val="00FF7BE0"/>
    <w:rsid w:val="00FF7F1A"/>
    <w:rsid w:val="01EDACCD"/>
    <w:rsid w:val="05B4CE4F"/>
    <w:rsid w:val="095AE587"/>
    <w:rsid w:val="0DBBBB0E"/>
    <w:rsid w:val="0EC36136"/>
    <w:rsid w:val="0F5595B9"/>
    <w:rsid w:val="1092AF05"/>
    <w:rsid w:val="1334FBC1"/>
    <w:rsid w:val="135352C2"/>
    <w:rsid w:val="13CE5317"/>
    <w:rsid w:val="1464854C"/>
    <w:rsid w:val="16428434"/>
    <w:rsid w:val="16FDC1DB"/>
    <w:rsid w:val="17125E4C"/>
    <w:rsid w:val="176AF027"/>
    <w:rsid w:val="180B24E7"/>
    <w:rsid w:val="183091BF"/>
    <w:rsid w:val="198A1F5D"/>
    <w:rsid w:val="1EA9397A"/>
    <w:rsid w:val="1F0DA1BE"/>
    <w:rsid w:val="1F6B7DCE"/>
    <w:rsid w:val="219C95C2"/>
    <w:rsid w:val="22B69D66"/>
    <w:rsid w:val="22BC6140"/>
    <w:rsid w:val="2446EFC1"/>
    <w:rsid w:val="2687DCD2"/>
    <w:rsid w:val="2AC45707"/>
    <w:rsid w:val="2C2667A6"/>
    <w:rsid w:val="2DC3396E"/>
    <w:rsid w:val="2F1CF16C"/>
    <w:rsid w:val="2F93084A"/>
    <w:rsid w:val="2FF2257E"/>
    <w:rsid w:val="30B9AC66"/>
    <w:rsid w:val="31340430"/>
    <w:rsid w:val="3442B27D"/>
    <w:rsid w:val="36E74A98"/>
    <w:rsid w:val="37478CD4"/>
    <w:rsid w:val="37C1BEE9"/>
    <w:rsid w:val="41CD6950"/>
    <w:rsid w:val="41FB3412"/>
    <w:rsid w:val="42CF47FC"/>
    <w:rsid w:val="455BF7AD"/>
    <w:rsid w:val="45A4C22C"/>
    <w:rsid w:val="466C1682"/>
    <w:rsid w:val="4CB1188F"/>
    <w:rsid w:val="4F7EB5E7"/>
    <w:rsid w:val="55A1DD47"/>
    <w:rsid w:val="5809D5C9"/>
    <w:rsid w:val="58D0EDCE"/>
    <w:rsid w:val="5AC208AC"/>
    <w:rsid w:val="5EAA6428"/>
    <w:rsid w:val="5EE6F5D5"/>
    <w:rsid w:val="61F20742"/>
    <w:rsid w:val="6444A67B"/>
    <w:rsid w:val="65EA8DEB"/>
    <w:rsid w:val="6678AB10"/>
    <w:rsid w:val="69139EE6"/>
    <w:rsid w:val="6C70E30B"/>
    <w:rsid w:val="6CC0AE85"/>
    <w:rsid w:val="6F4A7F8B"/>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EFA8754-B320-48D7-A0B7-9EAEAAB62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able of figures" w:uiPriority="99"/>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7"/>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7"/>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23"/>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23"/>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列出段落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9"/>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Doc-title">
    <w:name w:val="Doc-title"/>
    <w:basedOn w:val="Normal"/>
    <w:next w:val="Doc-text2"/>
    <w:link w:val="Doc-titleChar"/>
    <w:qFormat/>
    <w:rsid w:val="000203CB"/>
    <w:pPr>
      <w:spacing w:before="60"/>
      <w:ind w:left="1259" w:hanging="1259"/>
    </w:pPr>
    <w:rPr>
      <w:rFonts w:ascii="Arial" w:eastAsia="MS Mincho" w:hAnsi="Arial"/>
      <w:noProof/>
      <w:lang w:eastAsia="en-GB"/>
    </w:rPr>
  </w:style>
  <w:style w:type="character" w:customStyle="1" w:styleId="Doc-titleChar">
    <w:name w:val="Doc-title Char"/>
    <w:link w:val="Doc-title"/>
    <w:qFormat/>
    <w:rsid w:val="000203CB"/>
    <w:rPr>
      <w:rFonts w:ascii="Arial" w:eastAsia="MS Mincho" w:hAnsi="Arial"/>
      <w:noProof/>
      <w:szCs w:val="24"/>
      <w:lang w:val="en-GB" w:eastAsia="en-GB"/>
    </w:rPr>
  </w:style>
  <w:style w:type="paragraph" w:customStyle="1" w:styleId="3GPPText">
    <w:name w:val="3GPP Text"/>
    <w:basedOn w:val="Normal"/>
    <w:link w:val="3GPPTextChar"/>
    <w:qFormat/>
    <w:rsid w:val="00FD589D"/>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D589D"/>
    <w:rPr>
      <w:rFonts w:eastAsia="SimSun"/>
      <w:sz w:val="22"/>
      <w:lang w:val="en-US"/>
    </w:rPr>
  </w:style>
  <w:style w:type="paragraph" w:customStyle="1" w:styleId="Char">
    <w:name w:val="Char"/>
    <w:semiHidden/>
    <w:qFormat/>
    <w:rsid w:val="00EA793B"/>
    <w:pPr>
      <w:keepNext/>
      <w:numPr>
        <w:numId w:val="10"/>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character" w:styleId="SubtleReference">
    <w:name w:val="Subtle Reference"/>
    <w:basedOn w:val="DefaultParagraphFont"/>
    <w:uiPriority w:val="31"/>
    <w:qFormat/>
    <w:rsid w:val="00715D59"/>
    <w:rPr>
      <w:smallCaps/>
      <w:color w:val="5A5A5A" w:themeColor="text1" w:themeTint="A5"/>
    </w:rPr>
  </w:style>
  <w:style w:type="character" w:styleId="IntenseReference">
    <w:name w:val="Intense Reference"/>
    <w:basedOn w:val="DefaultParagraphFont"/>
    <w:uiPriority w:val="32"/>
    <w:qFormat/>
    <w:rsid w:val="00715D59"/>
    <w:rPr>
      <w:b/>
      <w:bCs/>
      <w:smallCaps/>
      <w:color w:val="4472C4" w:themeColor="accent1"/>
      <w:spacing w:val="5"/>
    </w:rPr>
  </w:style>
  <w:style w:type="character" w:customStyle="1" w:styleId="ZGSM">
    <w:name w:val="ZGSM"/>
    <w:rsid w:val="00EF6BD0"/>
  </w:style>
  <w:style w:type="paragraph" w:styleId="TableofFigures">
    <w:name w:val="table of figures"/>
    <w:basedOn w:val="Normal"/>
    <w:next w:val="Normal"/>
    <w:uiPriority w:val="99"/>
    <w:rsid w:val="00715B77"/>
  </w:style>
  <w:style w:type="character" w:styleId="PlaceholderText">
    <w:name w:val="Placeholder Text"/>
    <w:basedOn w:val="DefaultParagraphFont"/>
    <w:uiPriority w:val="99"/>
    <w:semiHidden/>
    <w:rsid w:val="005C69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413473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247233">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2867546">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1021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53057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5989182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575597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945740">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61006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08595034">
          <w:marLeft w:val="1454"/>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6097">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640239">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3FF089AA-80D6-455B-8250-DC46622E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632</TotalTime>
  <Pages>6</Pages>
  <Words>2529</Words>
  <Characters>14419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16915</CharactersWithSpaces>
  <SharedDoc>false</SharedDoc>
  <HLinks>
    <vt:vector size="60" baseType="variant">
      <vt:variant>
        <vt:i4>1179699</vt:i4>
      </vt:variant>
      <vt:variant>
        <vt:i4>83</vt:i4>
      </vt:variant>
      <vt:variant>
        <vt:i4>0</vt:i4>
      </vt:variant>
      <vt:variant>
        <vt:i4>5</vt:i4>
      </vt:variant>
      <vt:variant>
        <vt:lpwstr/>
      </vt:variant>
      <vt:variant>
        <vt:lpwstr>_Toc142664634</vt:lpwstr>
      </vt:variant>
      <vt:variant>
        <vt:i4>1179699</vt:i4>
      </vt:variant>
      <vt:variant>
        <vt:i4>80</vt:i4>
      </vt:variant>
      <vt:variant>
        <vt:i4>0</vt:i4>
      </vt:variant>
      <vt:variant>
        <vt:i4>5</vt:i4>
      </vt:variant>
      <vt:variant>
        <vt:lpwstr/>
      </vt:variant>
      <vt:variant>
        <vt:lpwstr>_Toc142664633</vt:lpwstr>
      </vt:variant>
      <vt:variant>
        <vt:i4>1179699</vt:i4>
      </vt:variant>
      <vt:variant>
        <vt:i4>77</vt:i4>
      </vt:variant>
      <vt:variant>
        <vt:i4>0</vt:i4>
      </vt:variant>
      <vt:variant>
        <vt:i4>5</vt:i4>
      </vt:variant>
      <vt:variant>
        <vt:lpwstr/>
      </vt:variant>
      <vt:variant>
        <vt:lpwstr>_Toc142664632</vt:lpwstr>
      </vt:variant>
      <vt:variant>
        <vt:i4>1179699</vt:i4>
      </vt:variant>
      <vt:variant>
        <vt:i4>74</vt:i4>
      </vt:variant>
      <vt:variant>
        <vt:i4>0</vt:i4>
      </vt:variant>
      <vt:variant>
        <vt:i4>5</vt:i4>
      </vt:variant>
      <vt:variant>
        <vt:lpwstr/>
      </vt:variant>
      <vt:variant>
        <vt:lpwstr>_Toc142664631</vt:lpwstr>
      </vt:variant>
      <vt:variant>
        <vt:i4>1179699</vt:i4>
      </vt:variant>
      <vt:variant>
        <vt:i4>71</vt:i4>
      </vt:variant>
      <vt:variant>
        <vt:i4>0</vt:i4>
      </vt:variant>
      <vt:variant>
        <vt:i4>5</vt:i4>
      </vt:variant>
      <vt:variant>
        <vt:lpwstr/>
      </vt:variant>
      <vt:variant>
        <vt:lpwstr>_Toc142664630</vt:lpwstr>
      </vt:variant>
      <vt:variant>
        <vt:i4>1245235</vt:i4>
      </vt:variant>
      <vt:variant>
        <vt:i4>68</vt:i4>
      </vt:variant>
      <vt:variant>
        <vt:i4>0</vt:i4>
      </vt:variant>
      <vt:variant>
        <vt:i4>5</vt:i4>
      </vt:variant>
      <vt:variant>
        <vt:lpwstr/>
      </vt:variant>
      <vt:variant>
        <vt:lpwstr>_Toc142664629</vt:lpwstr>
      </vt:variant>
      <vt:variant>
        <vt:i4>1048627</vt:i4>
      </vt:variant>
      <vt:variant>
        <vt:i4>62</vt:i4>
      </vt:variant>
      <vt:variant>
        <vt:i4>0</vt:i4>
      </vt:variant>
      <vt:variant>
        <vt:i4>5</vt:i4>
      </vt:variant>
      <vt:variant>
        <vt:lpwstr/>
      </vt:variant>
      <vt:variant>
        <vt:lpwstr>_Toc131515243</vt:lpwstr>
      </vt:variant>
      <vt:variant>
        <vt:i4>1048627</vt:i4>
      </vt:variant>
      <vt:variant>
        <vt:i4>59</vt:i4>
      </vt:variant>
      <vt:variant>
        <vt:i4>0</vt:i4>
      </vt:variant>
      <vt:variant>
        <vt:i4>5</vt:i4>
      </vt:variant>
      <vt:variant>
        <vt:lpwstr/>
      </vt:variant>
      <vt:variant>
        <vt:lpwstr>_Toc131515242</vt:lpwstr>
      </vt:variant>
      <vt:variant>
        <vt:i4>1048627</vt:i4>
      </vt:variant>
      <vt:variant>
        <vt:i4>56</vt:i4>
      </vt:variant>
      <vt:variant>
        <vt:i4>0</vt:i4>
      </vt:variant>
      <vt:variant>
        <vt:i4>5</vt:i4>
      </vt:variant>
      <vt:variant>
        <vt:lpwstr/>
      </vt:variant>
      <vt:variant>
        <vt:lpwstr>_Toc131515241</vt:lpwstr>
      </vt:variant>
      <vt:variant>
        <vt:i4>1048627</vt:i4>
      </vt:variant>
      <vt:variant>
        <vt:i4>53</vt:i4>
      </vt:variant>
      <vt:variant>
        <vt:i4>0</vt:i4>
      </vt:variant>
      <vt:variant>
        <vt:i4>5</vt:i4>
      </vt:variant>
      <vt:variant>
        <vt:lpwstr/>
      </vt:variant>
      <vt:variant>
        <vt:lpwstr>_Toc131515240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Basuki Priyanto</cp:lastModifiedBy>
  <cp:revision>198</cp:revision>
  <cp:lastPrinted>2023-08-11T23:40:00Z</cp:lastPrinted>
  <dcterms:created xsi:type="dcterms:W3CDTF">2022-11-03T21:37:00Z</dcterms:created>
  <dcterms:modified xsi:type="dcterms:W3CDTF">2023-08-11T14:51:00Z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